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715F0" w14:textId="14E3688F" w:rsidR="00D14ED6" w:rsidRDefault="00C6559F" w:rsidP="00D14ED6">
      <w:pPr>
        <w:pStyle w:val="NormalNoSpace"/>
      </w:pPr>
      <w:r>
        <w:t>Al Kuzma</w:t>
      </w:r>
    </w:p>
    <w:p w14:paraId="60A174CC" w14:textId="1581D6AE" w:rsidR="00D14ED6" w:rsidRPr="00433E94" w:rsidRDefault="00C6559F" w:rsidP="00D14ED6">
      <w:pPr>
        <w:pStyle w:val="NormalNoSpace"/>
      </w:pPr>
      <w:r>
        <w:t>Chief Building Official</w:t>
      </w:r>
    </w:p>
    <w:p w14:paraId="2D0AA36E" w14:textId="7F91CAE2" w:rsidR="00D14ED6" w:rsidRPr="00433E94" w:rsidRDefault="00C6559F" w:rsidP="00D14ED6">
      <w:pPr>
        <w:pStyle w:val="NormalNoSpace"/>
      </w:pPr>
      <w:r>
        <w:t>Greene County</w:t>
      </w:r>
    </w:p>
    <w:p w14:paraId="0C2C8D54" w14:textId="62EF8490" w:rsidR="00D14ED6" w:rsidRPr="00433E94" w:rsidRDefault="00C6559F" w:rsidP="00D14ED6">
      <w:pPr>
        <w:pStyle w:val="NormalNoSpace"/>
      </w:pPr>
      <w:r>
        <w:t>667 Dayton-Xenia Road</w:t>
      </w:r>
    </w:p>
    <w:p w14:paraId="2436853E" w14:textId="5B5F9F94" w:rsidR="00D14ED6" w:rsidRPr="00433E94" w:rsidRDefault="00C6559F" w:rsidP="00D14ED6">
      <w:pPr>
        <w:pStyle w:val="NormalNoSpace"/>
      </w:pPr>
      <w:r>
        <w:t>Xenia, OH 45385</w:t>
      </w:r>
    </w:p>
    <w:p w14:paraId="5AA25810" w14:textId="7E79D83D" w:rsidR="00D14ED6" w:rsidRPr="00433E94" w:rsidRDefault="00D14ED6" w:rsidP="00D14ED6">
      <w:pPr>
        <w:pStyle w:val="NormalNoSpace"/>
      </w:pPr>
    </w:p>
    <w:p w14:paraId="21195507" w14:textId="77777777" w:rsidR="00D14ED6" w:rsidRDefault="00D14ED6" w:rsidP="00D14ED6"/>
    <w:p w14:paraId="63DFA0A4" w14:textId="1941F51E" w:rsidR="008F7E16" w:rsidRPr="00433E94" w:rsidRDefault="008F7E16" w:rsidP="008F7E16">
      <w:pPr>
        <w:pStyle w:val="NormalNoSpace"/>
      </w:pPr>
      <w:r>
        <w:t xml:space="preserve">Date: </w:t>
      </w:r>
      <w:r w:rsidR="002C336D">
        <w:t>October 4</w:t>
      </w:r>
      <w:r w:rsidR="00C6559F">
        <w:t>, 2021</w:t>
      </w:r>
    </w:p>
    <w:p w14:paraId="1522AF23" w14:textId="5C164A1A" w:rsidR="00D14ED6" w:rsidRDefault="00D14ED6" w:rsidP="00011190">
      <w:pPr>
        <w:pStyle w:val="NormalNoSpace"/>
      </w:pPr>
      <w:r>
        <w:t xml:space="preserve">Our Ref: </w:t>
      </w:r>
      <w:r w:rsidR="00C6559F">
        <w:t>30053838</w:t>
      </w:r>
    </w:p>
    <w:p w14:paraId="6EA59958" w14:textId="78DB5838" w:rsidR="008F7E16" w:rsidRPr="00433E94" w:rsidRDefault="008F7E16" w:rsidP="008F7E16">
      <w:pPr>
        <w:pStyle w:val="NormalNoSpace"/>
      </w:pPr>
      <w:r>
        <w:t xml:space="preserve">Subject: </w:t>
      </w:r>
      <w:r w:rsidR="00C6559F">
        <w:t>GRE-68-13.56 (PID 111657) Letter of Notification</w:t>
      </w:r>
    </w:p>
    <w:p w14:paraId="61F8B7AF" w14:textId="77777777" w:rsidR="00D14ED6" w:rsidRDefault="00D14ED6" w:rsidP="005C4522"/>
    <w:p w14:paraId="1DAB9203" w14:textId="77777777" w:rsidR="00D14ED6" w:rsidRDefault="00D14ED6" w:rsidP="005C4522"/>
    <w:p w14:paraId="5A0D43F9" w14:textId="0E722929" w:rsidR="00D14ED6" w:rsidRPr="00433E94" w:rsidRDefault="00D14ED6" w:rsidP="00D14ED6">
      <w:pPr>
        <w:pStyle w:val="NormalNoSpace"/>
      </w:pPr>
      <w:r>
        <w:t xml:space="preserve">Dear </w:t>
      </w:r>
      <w:r w:rsidR="00C6559F">
        <w:t>Mr. Kuzma</w:t>
      </w:r>
      <w:r>
        <w:t>,</w:t>
      </w:r>
    </w:p>
    <w:p w14:paraId="49F57ADA" w14:textId="77777777" w:rsidR="008F7E16" w:rsidRDefault="008F7E16" w:rsidP="00D14ED6"/>
    <w:p w14:paraId="6976DD67" w14:textId="214C8C57" w:rsidR="00D14ED6" w:rsidRDefault="00C6559F" w:rsidP="00636FA7">
      <w:r>
        <w:t>The Ohio Department of Transportation project GRE-68-13.56 (PID 111657) encroaches upon a Special Flood Hazard Area Zone AE within your community.</w:t>
      </w:r>
    </w:p>
    <w:p w14:paraId="10B0AAB1" w14:textId="700EED8F" w:rsidR="00C6559F" w:rsidRDefault="00C6559F" w:rsidP="00636FA7">
      <w:r>
        <w:t>The proposed project includes constructing a single-lane roundabout with roadway, drainage, signing, pavement marking, and lighting at the intersection of US 68 and SR 235 in Greene County.</w:t>
      </w:r>
    </w:p>
    <w:p w14:paraId="07BC8488" w14:textId="55060A83" w:rsidR="00C6559F" w:rsidRDefault="00C6559F" w:rsidP="00636FA7">
      <w:r>
        <w:t>Please provide your community’s flood zone regulations if they differ from FEMA requirements and forward any questions you may have about the project. Future correspondence will include required documentation for compliance. We will move forward with this project if no concerns are brought to our attention.</w:t>
      </w:r>
    </w:p>
    <w:p w14:paraId="4DA38867" w14:textId="46C3B78B" w:rsidR="00331BA6" w:rsidRDefault="00C6559F" w:rsidP="00D14ED6">
      <w:r>
        <w:t>If you need additional information, please feel free to contact me.</w:t>
      </w:r>
    </w:p>
    <w:p w14:paraId="15B4C57E" w14:textId="77777777" w:rsidR="00331BA6" w:rsidRDefault="00331BA6" w:rsidP="00D14ED6"/>
    <w:p w14:paraId="53091FBB" w14:textId="77777777" w:rsidR="00D14ED6" w:rsidRDefault="0090786D" w:rsidP="00D14ED6">
      <w:pPr>
        <w:pStyle w:val="NormalNoSpace"/>
      </w:pPr>
      <w:r>
        <w:t>Sincerely</w:t>
      </w:r>
      <w:r w:rsidR="00D14ED6">
        <w:t>,</w:t>
      </w:r>
    </w:p>
    <w:p w14:paraId="2013222D" w14:textId="499A2525" w:rsidR="003B36AE" w:rsidRDefault="00C60EA2" w:rsidP="003B36AE">
      <w:pPr>
        <w:pStyle w:val="NormalNoSpace"/>
      </w:pPr>
      <w:r>
        <w:fldChar w:fldCharType="begin"/>
      </w:r>
      <w:r>
        <w:instrText xml:space="preserve"> DOCVARIABLE  ENTITY  \* MERGEFORMAT </w:instrText>
      </w:r>
      <w:r>
        <w:fldChar w:fldCharType="separate"/>
      </w:r>
      <w:r w:rsidR="00C6559F">
        <w:t>Arcadis U.S., Inc.</w:t>
      </w:r>
      <w:r>
        <w:fldChar w:fldCharType="end"/>
      </w:r>
    </w:p>
    <w:p w14:paraId="1912D8A4" w14:textId="77777777" w:rsidR="00D14ED6" w:rsidRDefault="00D14ED6" w:rsidP="00D14ED6"/>
    <w:p w14:paraId="030DB937" w14:textId="2B0F2F4C" w:rsidR="00D14ED6" w:rsidRDefault="00C6559F" w:rsidP="00D14ED6">
      <w:r>
        <w:rPr>
          <w:noProof/>
        </w:rPr>
        <w:drawing>
          <wp:inline distT="0" distB="0" distL="0" distR="0" wp14:anchorId="00964B22" wp14:editId="0DAD2727">
            <wp:extent cx="1693628" cy="456178"/>
            <wp:effectExtent l="0" t="0" r="1905" b="1270"/>
            <wp:docPr id="2" name="Picture 2"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let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707424" cy="459894"/>
                    </a:xfrm>
                    <a:prstGeom prst="rect">
                      <a:avLst/>
                    </a:prstGeom>
                  </pic:spPr>
                </pic:pic>
              </a:graphicData>
            </a:graphic>
          </wp:inline>
        </w:drawing>
      </w:r>
    </w:p>
    <w:p w14:paraId="408717D8" w14:textId="77777777" w:rsidR="00D14ED6" w:rsidRDefault="00D14ED6" w:rsidP="00D14ED6"/>
    <w:p w14:paraId="19AAA166" w14:textId="338AA489" w:rsidR="00D14ED6" w:rsidRPr="00433E94" w:rsidRDefault="00C6559F" w:rsidP="00D14ED6">
      <w:pPr>
        <w:pStyle w:val="NormalNoSpace"/>
      </w:pPr>
      <w:r>
        <w:t>Andrew Farmer, PE</w:t>
      </w:r>
    </w:p>
    <w:p w14:paraId="41FE8E10" w14:textId="4A14BFD8" w:rsidR="00D14ED6" w:rsidRPr="00433E94" w:rsidRDefault="00C6559F" w:rsidP="00D14ED6">
      <w:pPr>
        <w:pStyle w:val="NormalNoSpace"/>
      </w:pPr>
      <w:r>
        <w:t>Hydraulic Engineer</w:t>
      </w:r>
    </w:p>
    <w:p w14:paraId="5D9CC4A4" w14:textId="77777777" w:rsidR="00D14ED6" w:rsidRDefault="00D14ED6" w:rsidP="00D14ED6"/>
    <w:p w14:paraId="6230B6B2" w14:textId="003EE38E" w:rsidR="00D14ED6" w:rsidRPr="00433E94" w:rsidRDefault="00D14ED6" w:rsidP="00D14ED6">
      <w:pPr>
        <w:pStyle w:val="NormalNoSpace"/>
      </w:pPr>
      <w:r>
        <w:t xml:space="preserve">Email: </w:t>
      </w:r>
      <w:r w:rsidR="00C6559F">
        <w:t>andrew.farmer@arcadis.com</w:t>
      </w:r>
    </w:p>
    <w:p w14:paraId="3121C1D6" w14:textId="65EB77E1" w:rsidR="00D14ED6" w:rsidRPr="00433E94" w:rsidRDefault="00D14ED6" w:rsidP="00D14ED6">
      <w:pPr>
        <w:pStyle w:val="NormalNoSpace"/>
      </w:pPr>
      <w:r>
        <w:t xml:space="preserve">Direct Line: </w:t>
      </w:r>
      <w:r w:rsidR="00C6559F">
        <w:t>330-515-5674</w:t>
      </w:r>
    </w:p>
    <w:p w14:paraId="47FBC3B3" w14:textId="5976B670" w:rsidR="00B32B66" w:rsidRPr="00433E94" w:rsidRDefault="00B32B66" w:rsidP="00C6559F">
      <w:pPr>
        <w:pStyle w:val="NormalNoSpace"/>
      </w:pPr>
    </w:p>
    <w:p w14:paraId="208F7EC6" w14:textId="77777777" w:rsidR="00D14ED6" w:rsidRDefault="00D14ED6" w:rsidP="00D14ED6">
      <w:pPr>
        <w:pStyle w:val="NoSpacing"/>
      </w:pPr>
    </w:p>
    <w:sectPr w:rsidR="00D14ED6" w:rsidSect="00331BA6">
      <w:headerReference w:type="default" r:id="rId11"/>
      <w:footerReference w:type="default" r:id="rId12"/>
      <w:headerReference w:type="first" r:id="rId13"/>
      <w:footerReference w:type="first" r:id="rId14"/>
      <w:pgSz w:w="12240" w:h="15840" w:code="1"/>
      <w:pgMar w:top="2347" w:right="1080" w:bottom="1080" w:left="1080" w:header="936"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3DF5F" w14:textId="77777777" w:rsidR="00C60EA2" w:rsidRDefault="00C60EA2">
      <w:pPr>
        <w:spacing w:after="0" w:line="240" w:lineRule="auto"/>
      </w:pPr>
      <w:r>
        <w:separator/>
      </w:r>
    </w:p>
  </w:endnote>
  <w:endnote w:type="continuationSeparator" w:id="0">
    <w:p w14:paraId="57C39C70" w14:textId="77777777" w:rsidR="00C60EA2" w:rsidRDefault="00C6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70AA" w14:textId="77777777" w:rsidR="00276B37" w:rsidRPr="006F4300" w:rsidRDefault="000818D0" w:rsidP="00F17318">
    <w:pPr>
      <w:pStyle w:val="NormalNoSpace"/>
      <w:rPr>
        <w:color w:val="E4610F" w:themeColor="accent1"/>
        <w:sz w:val="16"/>
        <w:szCs w:val="16"/>
      </w:rPr>
    </w:pPr>
    <w:r w:rsidRPr="006F4300">
      <w:rPr>
        <w:noProof/>
        <w:color w:val="E4610F" w:themeColor="accent1"/>
        <w:sz w:val="16"/>
        <w:szCs w:val="16"/>
      </w:rPr>
      <mc:AlternateContent>
        <mc:Choice Requires="wps">
          <w:drawing>
            <wp:anchor distT="0" distB="0" distL="114300" distR="114300" simplePos="0" relativeHeight="251651072" behindDoc="0" locked="0" layoutInCell="1" allowOverlap="1" wp14:anchorId="65B33CDE" wp14:editId="2832EC10">
              <wp:simplePos x="0" y="0"/>
              <wp:positionH relativeFrom="column">
                <wp:posOffset>6104255</wp:posOffset>
              </wp:positionH>
              <wp:positionV relativeFrom="paragraph">
                <wp:posOffset>-21287</wp:posOffset>
              </wp:positionV>
              <wp:extent cx="504968" cy="232012"/>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504968" cy="232012"/>
                      </a:xfrm>
                      <a:prstGeom prst="rect">
                        <a:avLst/>
                      </a:prstGeom>
                      <a:solidFill>
                        <a:schemeClr val="lt1"/>
                      </a:solidFill>
                      <a:ln w="6350">
                        <a:noFill/>
                      </a:ln>
                    </wps:spPr>
                    <wps:txbx>
                      <w:txbxContent>
                        <w:p w14:paraId="4B8F7C3F" w14:textId="77777777" w:rsidR="00AC7AF9" w:rsidRPr="000A3CCC" w:rsidRDefault="000818D0" w:rsidP="00F17318">
                          <w:pPr>
                            <w:rPr>
                              <w:sz w:val="16"/>
                              <w:szCs w:val="18"/>
                            </w:rPr>
                          </w:pPr>
                          <w:r w:rsidRPr="000A3CCC">
                            <w:rPr>
                              <w:sz w:val="16"/>
                              <w:szCs w:val="18"/>
                            </w:rPr>
                            <w:fldChar w:fldCharType="begin"/>
                          </w:r>
                          <w:r w:rsidRPr="000A3CCC">
                            <w:rPr>
                              <w:sz w:val="16"/>
                              <w:szCs w:val="18"/>
                            </w:rPr>
                            <w:instrText xml:space="preserve"> PAGE   \* MERGEFORMAT </w:instrText>
                          </w:r>
                          <w:r w:rsidRPr="000A3CCC">
                            <w:rPr>
                              <w:sz w:val="16"/>
                              <w:szCs w:val="18"/>
                            </w:rPr>
                            <w:fldChar w:fldCharType="separate"/>
                          </w:r>
                          <w:r w:rsidRPr="000A3CCC">
                            <w:rPr>
                              <w:noProof/>
                              <w:sz w:val="16"/>
                              <w:szCs w:val="18"/>
                            </w:rPr>
                            <w:t>1</w:t>
                          </w:r>
                          <w:r w:rsidRPr="000A3CCC">
                            <w:rPr>
                              <w:noProof/>
                              <w:sz w:val="16"/>
                              <w:szCs w:val="18"/>
                            </w:rPr>
                            <w:fldChar w:fldCharType="end"/>
                          </w:r>
                          <w:r w:rsidRPr="000A3CCC">
                            <w:rPr>
                              <w:noProof/>
                              <w:sz w:val="16"/>
                              <w:szCs w:val="18"/>
                            </w:rPr>
                            <w:t>/</w:t>
                          </w:r>
                          <w:r w:rsidRPr="000A3CCC">
                            <w:rPr>
                              <w:noProof/>
                              <w:sz w:val="16"/>
                              <w:szCs w:val="18"/>
                            </w:rPr>
                            <w:fldChar w:fldCharType="begin"/>
                          </w:r>
                          <w:r w:rsidRPr="000A3CCC">
                            <w:rPr>
                              <w:noProof/>
                              <w:sz w:val="16"/>
                              <w:szCs w:val="18"/>
                            </w:rPr>
                            <w:instrText xml:space="preserve"> NUMPAGES  \* Arabic  \* MERGEFORMAT </w:instrText>
                          </w:r>
                          <w:r w:rsidRPr="000A3CCC">
                            <w:rPr>
                              <w:noProof/>
                              <w:sz w:val="16"/>
                              <w:szCs w:val="18"/>
                            </w:rPr>
                            <w:fldChar w:fldCharType="separate"/>
                          </w:r>
                          <w:r w:rsidRPr="000A3CCC">
                            <w:rPr>
                              <w:noProof/>
                              <w:sz w:val="16"/>
                              <w:szCs w:val="18"/>
                            </w:rPr>
                            <w:t>1</w:t>
                          </w:r>
                          <w:r w:rsidRPr="000A3CCC">
                            <w:rPr>
                              <w:noProof/>
                              <w:sz w:val="16"/>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B33CDE" id="_x0000_t202" coordsize="21600,21600" o:spt="202" path="m,l,21600r21600,l21600,xe">
              <v:stroke joinstyle="miter"/>
              <v:path gradientshapeok="t" o:connecttype="rect"/>
            </v:shapetype>
            <v:shape id="Text Box 3" o:spid="_x0000_s1026" type="#_x0000_t202" style="position:absolute;margin-left:480.65pt;margin-top:-1.7pt;width:39.75pt;height:18.2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" fillcolor="white [3201]" stroked="f" strokeweight=".5pt">
              <v:textbox>
                <w:txbxContent>
                  <w:p w14:paraId="4B8F7C3F" w14:textId="77777777" w:rsidR="00AC7AF9" w:rsidRPr="000A3CCC" w:rsidRDefault="000818D0" w:rsidP="00F17318">
                    <w:pPr>
                      <w:rPr>
                        <w:sz w:val="16"/>
                        <w:szCs w:val="18"/>
                      </w:rPr>
                    </w:pPr>
                    <w:r w:rsidRPr="000A3CCC">
                      <w:rPr>
                        <w:sz w:val="16"/>
                        <w:szCs w:val="18"/>
                      </w:rPr>
                      <w:fldChar w:fldCharType="begin"/>
                    </w:r>
                    <w:r w:rsidRPr="000A3CCC">
                      <w:rPr>
                        <w:sz w:val="16"/>
                        <w:szCs w:val="18"/>
                      </w:rPr>
                      <w:instrText xml:space="preserve"> PAGE   \* MERGEFORMAT </w:instrText>
                    </w:r>
                    <w:r w:rsidRPr="000A3CCC">
                      <w:rPr>
                        <w:sz w:val="16"/>
                        <w:szCs w:val="18"/>
                      </w:rPr>
                      <w:fldChar w:fldCharType="separate"/>
                    </w:r>
                    <w:r w:rsidRPr="000A3CCC">
                      <w:rPr>
                        <w:noProof/>
                        <w:sz w:val="16"/>
                        <w:szCs w:val="18"/>
                      </w:rPr>
                      <w:t>1</w:t>
                    </w:r>
                    <w:r w:rsidRPr="000A3CCC">
                      <w:rPr>
                        <w:noProof/>
                        <w:sz w:val="16"/>
                        <w:szCs w:val="18"/>
                      </w:rPr>
                      <w:fldChar w:fldCharType="end"/>
                    </w:r>
                    <w:r w:rsidRPr="000A3CCC">
                      <w:rPr>
                        <w:noProof/>
                        <w:sz w:val="16"/>
                        <w:szCs w:val="18"/>
                      </w:rPr>
                      <w:t>/</w:t>
                    </w:r>
                    <w:r w:rsidRPr="000A3CCC">
                      <w:rPr>
                        <w:noProof/>
                        <w:sz w:val="16"/>
                        <w:szCs w:val="18"/>
                      </w:rPr>
                      <w:fldChar w:fldCharType="begin"/>
                    </w:r>
                    <w:r w:rsidRPr="000A3CCC">
                      <w:rPr>
                        <w:noProof/>
                        <w:sz w:val="16"/>
                        <w:szCs w:val="18"/>
                      </w:rPr>
                      <w:instrText xml:space="preserve"> NUMPAGES  \* Arabic  \* MERGEFORMAT </w:instrText>
                    </w:r>
                    <w:r w:rsidRPr="000A3CCC">
                      <w:rPr>
                        <w:noProof/>
                        <w:sz w:val="16"/>
                        <w:szCs w:val="18"/>
                      </w:rPr>
                      <w:fldChar w:fldCharType="separate"/>
                    </w:r>
                    <w:r w:rsidRPr="000A3CCC">
                      <w:rPr>
                        <w:noProof/>
                        <w:sz w:val="16"/>
                        <w:szCs w:val="18"/>
                      </w:rPr>
                      <w:t>1</w:t>
                    </w:r>
                    <w:r w:rsidRPr="000A3CCC">
                      <w:rPr>
                        <w:noProof/>
                        <w:sz w:val="16"/>
                        <w:szCs w:val="18"/>
                      </w:rPr>
                      <w:fldChar w:fldCharType="end"/>
                    </w:r>
                  </w:p>
                </w:txbxContent>
              </v:textbox>
            </v:shape>
          </w:pict>
        </mc:Fallback>
      </mc:AlternateContent>
    </w:r>
    <w:r w:rsidR="006E3CEE">
      <w:rPr>
        <w:color w:val="E4610F" w:themeColor="accent1"/>
        <w:sz w:val="16"/>
        <w:szCs w:val="16"/>
      </w:rPr>
      <w:t>www.</w:t>
    </w:r>
    <w:r w:rsidRPr="006F4300">
      <w:rPr>
        <w:color w:val="E4610F" w:themeColor="accent1"/>
        <w:sz w:val="16"/>
        <w:szCs w:val="16"/>
      </w:rPr>
      <w:t>arcadis.com</w:t>
    </w:r>
  </w:p>
  <w:p w14:paraId="2782E09B" w14:textId="4AFC8EB4" w:rsidR="00A772DE" w:rsidRPr="00DE5EDB" w:rsidRDefault="0085482E" w:rsidP="00A418A2">
    <w:pPr>
      <w:pStyle w:val="Footer"/>
      <w:tabs>
        <w:tab w:val="clear" w:pos="4513"/>
        <w:tab w:val="clear" w:pos="9026"/>
        <w:tab w:val="center" w:pos="5040"/>
        <w:tab w:val="right" w:pos="10080"/>
      </w:tabs>
    </w:pPr>
    <w:fldSimple w:instr=" FILENAME   \* MERGEFORMAT ">
      <w:r w:rsidR="00C6559F">
        <w:rPr>
          <w:noProof/>
        </w:rPr>
        <w:t>Document2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EC4A" w14:textId="77777777" w:rsidR="00901E10" w:rsidRPr="00C17875" w:rsidRDefault="000818D0" w:rsidP="00A418A2">
    <w:pPr>
      <w:pStyle w:val="Footer"/>
      <w:tabs>
        <w:tab w:val="clear" w:pos="4513"/>
        <w:tab w:val="clear" w:pos="9026"/>
        <w:tab w:val="center" w:pos="5040"/>
      </w:tabs>
    </w:pPr>
    <w:r w:rsidRPr="00C17875">
      <w:rPr>
        <w:noProof/>
      </w:rPr>
      <mc:AlternateContent>
        <mc:Choice Requires="wps">
          <w:drawing>
            <wp:anchor distT="0" distB="0" distL="114300" distR="114300" simplePos="0" relativeHeight="251664384" behindDoc="0" locked="0" layoutInCell="1" allowOverlap="1" wp14:anchorId="070F33A3" wp14:editId="6D3CAB96">
              <wp:simplePos x="0" y="0"/>
              <wp:positionH relativeFrom="column">
                <wp:posOffset>6104255</wp:posOffset>
              </wp:positionH>
              <wp:positionV relativeFrom="paragraph">
                <wp:posOffset>-21287</wp:posOffset>
              </wp:positionV>
              <wp:extent cx="504968" cy="232012"/>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504968" cy="232012"/>
                      </a:xfrm>
                      <a:prstGeom prst="rect">
                        <a:avLst/>
                      </a:prstGeom>
                      <a:solidFill>
                        <a:schemeClr val="lt1"/>
                      </a:solidFill>
                      <a:ln w="6350">
                        <a:noFill/>
                      </a:ln>
                    </wps:spPr>
                    <wps:txbx>
                      <w:txbxContent>
                        <w:p w14:paraId="75017AC8" w14:textId="77777777" w:rsidR="00901E10" w:rsidRPr="000A3CCC" w:rsidRDefault="000818D0" w:rsidP="00F17318">
                          <w:pPr>
                            <w:rPr>
                              <w:sz w:val="16"/>
                              <w:szCs w:val="18"/>
                            </w:rPr>
                          </w:pPr>
                          <w:r w:rsidRPr="000A3CCC">
                            <w:rPr>
                              <w:sz w:val="16"/>
                              <w:szCs w:val="18"/>
                            </w:rPr>
                            <w:fldChar w:fldCharType="begin"/>
                          </w:r>
                          <w:r w:rsidRPr="000A3CCC">
                            <w:rPr>
                              <w:sz w:val="16"/>
                              <w:szCs w:val="18"/>
                            </w:rPr>
                            <w:instrText xml:space="preserve"> PAGE   \* MERGEFORMAT </w:instrText>
                          </w:r>
                          <w:r w:rsidRPr="000A3CCC">
                            <w:rPr>
                              <w:sz w:val="16"/>
                              <w:szCs w:val="18"/>
                            </w:rPr>
                            <w:fldChar w:fldCharType="separate"/>
                          </w:r>
                          <w:r w:rsidRPr="000A3CCC">
                            <w:rPr>
                              <w:noProof/>
                              <w:sz w:val="16"/>
                              <w:szCs w:val="18"/>
                            </w:rPr>
                            <w:t>1</w:t>
                          </w:r>
                          <w:r w:rsidRPr="000A3CCC">
                            <w:rPr>
                              <w:noProof/>
                              <w:sz w:val="16"/>
                              <w:szCs w:val="18"/>
                            </w:rPr>
                            <w:fldChar w:fldCharType="end"/>
                          </w:r>
                          <w:r w:rsidRPr="000A3CCC">
                            <w:rPr>
                              <w:noProof/>
                              <w:sz w:val="16"/>
                              <w:szCs w:val="18"/>
                            </w:rPr>
                            <w:t>/</w:t>
                          </w:r>
                          <w:r w:rsidRPr="000A3CCC">
                            <w:rPr>
                              <w:noProof/>
                              <w:sz w:val="16"/>
                              <w:szCs w:val="18"/>
                            </w:rPr>
                            <w:fldChar w:fldCharType="begin"/>
                          </w:r>
                          <w:r w:rsidRPr="000A3CCC">
                            <w:rPr>
                              <w:noProof/>
                              <w:sz w:val="16"/>
                              <w:szCs w:val="18"/>
                            </w:rPr>
                            <w:instrText xml:space="preserve"> NUMPAGES  \* Arabic  \* MERGEFORMAT </w:instrText>
                          </w:r>
                          <w:r w:rsidRPr="000A3CCC">
                            <w:rPr>
                              <w:noProof/>
                              <w:sz w:val="16"/>
                              <w:szCs w:val="18"/>
                            </w:rPr>
                            <w:fldChar w:fldCharType="separate"/>
                          </w:r>
                          <w:r w:rsidRPr="000A3CCC">
                            <w:rPr>
                              <w:noProof/>
                              <w:sz w:val="16"/>
                              <w:szCs w:val="18"/>
                            </w:rPr>
                            <w:t>1</w:t>
                          </w:r>
                          <w:r w:rsidRPr="000A3CCC">
                            <w:rPr>
                              <w:noProof/>
                              <w:sz w:val="16"/>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0F33A3" id="_x0000_t202" coordsize="21600,21600" o:spt="202" path="m,l,21600r21600,l21600,xe">
              <v:stroke joinstyle="miter"/>
              <v:path gradientshapeok="t" o:connecttype="rect"/>
            </v:shapetype>
            <v:shape id="Text Box 22" o:spid="_x0000_s1028" type="#_x0000_t202" style="position:absolute;margin-left:480.65pt;margin-top:-1.7pt;width:39.75pt;height:18.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" fillcolor="white [3201]" stroked="f" strokeweight=".5pt">
              <v:textbox>
                <w:txbxContent>
                  <w:p w14:paraId="75017AC8" w14:textId="77777777" w:rsidR="00901E10" w:rsidRPr="000A3CCC" w:rsidRDefault="000818D0" w:rsidP="00F17318">
                    <w:pPr>
                      <w:rPr>
                        <w:sz w:val="16"/>
                        <w:szCs w:val="18"/>
                      </w:rPr>
                    </w:pPr>
                    <w:r w:rsidRPr="000A3CCC">
                      <w:rPr>
                        <w:sz w:val="16"/>
                        <w:szCs w:val="18"/>
                      </w:rPr>
                      <w:fldChar w:fldCharType="begin"/>
                    </w:r>
                    <w:r w:rsidRPr="000A3CCC">
                      <w:rPr>
                        <w:sz w:val="16"/>
                        <w:szCs w:val="18"/>
                      </w:rPr>
                      <w:instrText xml:space="preserve"> PAGE   \* MERGEFORMAT </w:instrText>
                    </w:r>
                    <w:r w:rsidRPr="000A3CCC">
                      <w:rPr>
                        <w:sz w:val="16"/>
                        <w:szCs w:val="18"/>
                      </w:rPr>
                      <w:fldChar w:fldCharType="separate"/>
                    </w:r>
                    <w:r w:rsidRPr="000A3CCC">
                      <w:rPr>
                        <w:noProof/>
                        <w:sz w:val="16"/>
                        <w:szCs w:val="18"/>
                      </w:rPr>
                      <w:t>1</w:t>
                    </w:r>
                    <w:r w:rsidRPr="000A3CCC">
                      <w:rPr>
                        <w:noProof/>
                        <w:sz w:val="16"/>
                        <w:szCs w:val="18"/>
                      </w:rPr>
                      <w:fldChar w:fldCharType="end"/>
                    </w:r>
                    <w:r w:rsidRPr="000A3CCC">
                      <w:rPr>
                        <w:noProof/>
                        <w:sz w:val="16"/>
                        <w:szCs w:val="18"/>
                      </w:rPr>
                      <w:t>/</w:t>
                    </w:r>
                    <w:r w:rsidRPr="000A3CCC">
                      <w:rPr>
                        <w:noProof/>
                        <w:sz w:val="16"/>
                        <w:szCs w:val="18"/>
                      </w:rPr>
                      <w:fldChar w:fldCharType="begin"/>
                    </w:r>
                    <w:r w:rsidRPr="000A3CCC">
                      <w:rPr>
                        <w:noProof/>
                        <w:sz w:val="16"/>
                        <w:szCs w:val="18"/>
                      </w:rPr>
                      <w:instrText xml:space="preserve"> NUMPAGES  \* Arabic  \* MERGEFORMAT </w:instrText>
                    </w:r>
                    <w:r w:rsidRPr="000A3CCC">
                      <w:rPr>
                        <w:noProof/>
                        <w:sz w:val="16"/>
                        <w:szCs w:val="18"/>
                      </w:rPr>
                      <w:fldChar w:fldCharType="separate"/>
                    </w:r>
                    <w:r w:rsidRPr="000A3CCC">
                      <w:rPr>
                        <w:noProof/>
                        <w:sz w:val="16"/>
                        <w:szCs w:val="18"/>
                      </w:rPr>
                      <w:t>1</w:t>
                    </w:r>
                    <w:r w:rsidRPr="000A3CCC">
                      <w:rPr>
                        <w:noProof/>
                        <w:sz w:val="16"/>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42FE" w14:textId="77777777" w:rsidR="00C60EA2" w:rsidRDefault="00C60EA2">
      <w:pPr>
        <w:spacing w:after="0" w:line="240" w:lineRule="auto"/>
      </w:pPr>
      <w:r>
        <w:separator/>
      </w:r>
    </w:p>
  </w:footnote>
  <w:footnote w:type="continuationSeparator" w:id="0">
    <w:p w14:paraId="5F250CA2" w14:textId="77777777" w:rsidR="00C60EA2" w:rsidRDefault="00C60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DD827" w14:textId="77777777" w:rsidR="00DD39B6" w:rsidRPr="000710E9" w:rsidRDefault="000818D0" w:rsidP="000710E9">
    <w:pPr>
      <w:pStyle w:val="Header"/>
    </w:pPr>
    <w:r w:rsidRPr="000710E9">
      <w:fldChar w:fldCharType="begin"/>
    </w:r>
    <w:r w:rsidRPr="000710E9">
      <w:instrText xml:space="preserve"> MACROBUTTON NoMacro [Full Name]</w:instrText>
    </w:r>
    <w:r w:rsidRPr="000710E9">
      <w:fldChar w:fldCharType="end"/>
    </w:r>
  </w:p>
  <w:p w14:paraId="131A2537" w14:textId="77777777" w:rsidR="00DD39B6" w:rsidRPr="00433E94" w:rsidRDefault="000818D0" w:rsidP="00F17318">
    <w:pPr>
      <w:pStyle w:val="NormalNoSpace"/>
    </w:pPr>
    <w:r w:rsidRPr="00433E94">
      <w:fldChar w:fldCharType="begin"/>
    </w:r>
    <w:r w:rsidRPr="00433E94">
      <w:instrText xml:space="preserve"> MACROBUTTON NoMacro [</w:instrText>
    </w:r>
    <w:r>
      <w:instrText>Company</w:instrText>
    </w:r>
    <w:r w:rsidRPr="00433E94">
      <w:instrText>]</w:instrText>
    </w:r>
    <w:r w:rsidRPr="00433E94">
      <w:fldChar w:fldCharType="end"/>
    </w:r>
  </w:p>
  <w:p w14:paraId="6D1268AC" w14:textId="77777777" w:rsidR="00DD39B6" w:rsidRPr="00433E94" w:rsidRDefault="000818D0" w:rsidP="00F17318">
    <w:pPr>
      <w:pStyle w:val="NormalNoSpace"/>
    </w:pPr>
    <w:r w:rsidRPr="00433E94">
      <w:fldChar w:fldCharType="begin"/>
    </w:r>
    <w:r w:rsidRPr="00433E94">
      <w:instrText xml:space="preserve"> MACROBUTTON NoMacro [</w:instrText>
    </w:r>
    <w:r>
      <w:instrText>Date</w:instrText>
    </w:r>
    <w:r w:rsidRPr="00433E94">
      <w:instrText>]</w:instrText>
    </w:r>
    <w:r w:rsidRPr="00433E94">
      <w:fldChar w:fldCharType="end"/>
    </w:r>
  </w:p>
  <w:p w14:paraId="76468970" w14:textId="77777777" w:rsidR="00581879" w:rsidRDefault="00C60EA2" w:rsidP="000710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2A11" w14:textId="77777777" w:rsidR="00162573" w:rsidRDefault="003B587C" w:rsidP="000710E9">
    <w:pPr>
      <w:pStyle w:val="Header"/>
    </w:pPr>
    <w:r>
      <w:rPr>
        <w:noProof/>
      </w:rPr>
      <mc:AlternateContent>
        <mc:Choice Requires="wps">
          <w:drawing>
            <wp:anchor distT="0" distB="0" distL="114300" distR="114300" simplePos="0" relativeHeight="251663360" behindDoc="0" locked="0" layoutInCell="1" allowOverlap="1" wp14:anchorId="4496EC5E" wp14:editId="6CF6A1B8">
              <wp:simplePos x="0" y="0"/>
              <wp:positionH relativeFrom="column">
                <wp:posOffset>4629150</wp:posOffset>
              </wp:positionH>
              <wp:positionV relativeFrom="paragraph">
                <wp:posOffset>843915</wp:posOffset>
              </wp:positionV>
              <wp:extent cx="1664970" cy="24003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664970" cy="2400300"/>
                      </a:xfrm>
                      <a:prstGeom prst="rect">
                        <a:avLst/>
                      </a:prstGeom>
                      <a:solidFill>
                        <a:schemeClr val="lt1"/>
                      </a:solidFill>
                      <a:ln w="6350">
                        <a:noFill/>
                      </a:ln>
                    </wps:spPr>
                    <wps:txbx>
                      <w:txbxContent>
                        <w:p w14:paraId="09C7D459" w14:textId="2A8A9C64" w:rsidR="009A7607" w:rsidRDefault="00C60EA2" w:rsidP="00F17318">
                          <w:pPr>
                            <w:pStyle w:val="NormalNoSpace"/>
                          </w:pPr>
                          <w:r>
                            <w:fldChar w:fldCharType="begin"/>
                          </w:r>
                          <w:r>
                            <w:instrText xml:space="preserve"> DOCVARIABLE  ENTITY  \* MERGEFORMAT </w:instrText>
                          </w:r>
                          <w:r>
                            <w:fldChar w:fldCharType="separate"/>
                          </w:r>
                          <w:r w:rsidR="00C6559F">
                            <w:t>Arcadis U.S., Inc.</w:t>
                          </w:r>
                          <w:r>
                            <w:fldChar w:fldCharType="end"/>
                          </w:r>
                        </w:p>
                        <w:p w14:paraId="31C44D88" w14:textId="77777777" w:rsidR="00C6559F" w:rsidRDefault="003B587C" w:rsidP="003B587C">
                          <w:pPr>
                            <w:pStyle w:val="NormalNoSpace"/>
                          </w:pPr>
                          <w:r>
                            <w:fldChar w:fldCharType="begin"/>
                          </w:r>
                          <w:r>
                            <w:instrText xml:space="preserve"> DOCVARIABLE  ADDRESS  \* MERGEFORMAT </w:instrText>
                          </w:r>
                          <w:r>
                            <w:fldChar w:fldCharType="separate"/>
                          </w:r>
                          <w:r w:rsidR="00C6559F">
                            <w:t>222 South Main Street</w:t>
                          </w:r>
                        </w:p>
                        <w:p w14:paraId="30556769" w14:textId="583782CF" w:rsidR="003B587C" w:rsidRDefault="00C6559F" w:rsidP="003B587C">
                          <w:pPr>
                            <w:pStyle w:val="NormalNoSpace"/>
                          </w:pPr>
                          <w:r>
                            <w:t>Suite 200</w:t>
                          </w:r>
                          <w:r w:rsidR="003B587C">
                            <w:fldChar w:fldCharType="end"/>
                          </w:r>
                        </w:p>
                        <w:p w14:paraId="576CEF4D" w14:textId="38EC8EB6" w:rsidR="003B587C" w:rsidRDefault="00C60EA2" w:rsidP="003B587C">
                          <w:pPr>
                            <w:pStyle w:val="NormalNoSpace"/>
                          </w:pPr>
                          <w:r>
                            <w:fldChar w:fldCharType="begin"/>
                          </w:r>
                          <w:r>
                            <w:instrText xml:space="preserve"> DOCVARIABLE  CITY  \* MERGEFORMAT </w:instrText>
                          </w:r>
                          <w:r>
                            <w:fldChar w:fldCharType="separate"/>
                          </w:r>
                          <w:r w:rsidR="00C6559F">
                            <w:t>Akron</w:t>
                          </w:r>
                          <w:r>
                            <w:fldChar w:fldCharType="end"/>
                          </w:r>
                        </w:p>
                        <w:p w14:paraId="092533BE" w14:textId="3EA57E58" w:rsidR="003B587C" w:rsidRDefault="00C60EA2" w:rsidP="003B587C">
                          <w:pPr>
                            <w:pStyle w:val="NormalNoSpace"/>
                          </w:pPr>
                          <w:r>
                            <w:fldChar w:fldCharType="begin"/>
                          </w:r>
                          <w:r>
                            <w:instrText xml:space="preserve"> DOCVARIABLE  STATE  \* MERGEFORMAT </w:instrText>
                          </w:r>
                          <w:r>
                            <w:fldChar w:fldCharType="separate"/>
                          </w:r>
                          <w:r w:rsidR="00C6559F">
                            <w:t>Ohio</w:t>
                          </w:r>
                          <w:r>
                            <w:fldChar w:fldCharType="end"/>
                          </w:r>
                          <w:r w:rsidR="0078277D">
                            <w:t xml:space="preserve"> </w:t>
                          </w:r>
                          <w:r>
                            <w:fldChar w:fldCharType="begin"/>
                          </w:r>
                          <w:r>
                            <w:instrText xml:space="preserve"> DOCVARIABLE  ZIP </w:instrText>
                          </w:r>
                          <w:r>
                            <w:fldChar w:fldCharType="separate"/>
                          </w:r>
                          <w:r w:rsidR="00C6559F">
                            <w:t>44308</w:t>
                          </w:r>
                          <w:r>
                            <w:fldChar w:fldCharType="end"/>
                          </w:r>
                        </w:p>
                        <w:p w14:paraId="733EC089" w14:textId="30FB693A" w:rsidR="003B587C" w:rsidRDefault="003B587C" w:rsidP="003B587C">
                          <w:pPr>
                            <w:pStyle w:val="NormalNoSpace"/>
                          </w:pPr>
                          <w:bookmarkStart w:id="0" w:name="_Hlk55905741"/>
                          <w:r>
                            <w:t xml:space="preserve">Phone: </w:t>
                          </w:r>
                          <w:r w:rsidR="00C60EA2">
                            <w:fldChar w:fldCharType="begin"/>
                          </w:r>
                          <w:r w:rsidR="00C60EA2">
                            <w:instrText xml:space="preserve"> DOCVARIABLE  PHONE  \* MERGEFORMAT </w:instrText>
                          </w:r>
                          <w:r w:rsidR="00C60EA2">
                            <w:fldChar w:fldCharType="separate"/>
                          </w:r>
                          <w:r w:rsidR="00C6559F">
                            <w:t>330 434 1995</w:t>
                          </w:r>
                          <w:r w:rsidR="00C60EA2">
                            <w:fldChar w:fldCharType="end"/>
                          </w:r>
                        </w:p>
                        <w:p w14:paraId="496D30AB" w14:textId="0A447388" w:rsidR="003B587C" w:rsidRDefault="003B587C" w:rsidP="003B587C">
                          <w:pPr>
                            <w:pStyle w:val="NormalNoSpace"/>
                          </w:pPr>
                          <w:r>
                            <w:t xml:space="preserve">Fax: </w:t>
                          </w:r>
                          <w:r>
                            <w:fldChar w:fldCharType="begin"/>
                          </w:r>
                          <w:r>
                            <w:instrText xml:space="preserve"> DOCVARIABLE  </w:instrText>
                          </w:r>
                          <w:r w:rsidR="00940F60">
                            <w:instrText>FAX</w:instrText>
                          </w:r>
                          <w:r>
                            <w:instrText xml:space="preserve">  \* MERGEFORMAT </w:instrText>
                          </w:r>
                          <w:r>
                            <w:fldChar w:fldCharType="separate"/>
                          </w:r>
                          <w:r w:rsidR="00C6559F">
                            <w:t>330 374 1095</w:t>
                          </w:r>
                          <w:r>
                            <w:fldChar w:fldCharType="end"/>
                          </w:r>
                        </w:p>
                        <w:bookmarkEnd w:id="0"/>
                        <w:p w14:paraId="7CF0F559" w14:textId="242C5AC1" w:rsidR="00940F60" w:rsidRDefault="00940F60" w:rsidP="00940F60">
                          <w:pPr>
                            <w:pStyle w:val="NormalNoSpace"/>
                            <w:rPr>
                              <w:color w:val="E4610F" w:themeColor="accent1"/>
                            </w:rPr>
                          </w:pPr>
                          <w:r w:rsidRPr="00614EE2">
                            <w:rPr>
                              <w:color w:val="E4610F" w:themeColor="accent1"/>
                            </w:rPr>
                            <w:fldChar w:fldCharType="begin"/>
                          </w:r>
                          <w:r w:rsidRPr="00614EE2">
                            <w:rPr>
                              <w:color w:val="E4610F" w:themeColor="accent1"/>
                            </w:rPr>
                            <w:instrText xml:space="preserve"> DOCVARIABLE  WEBSITE  \* MERGEFORMAT </w:instrText>
                          </w:r>
                          <w:r w:rsidRPr="00614EE2">
                            <w:rPr>
                              <w:color w:val="E4610F" w:themeColor="accent1"/>
                            </w:rPr>
                            <w:fldChar w:fldCharType="separate"/>
                          </w:r>
                          <w:r w:rsidR="00C6559F">
                            <w:rPr>
                              <w:color w:val="E4610F" w:themeColor="accent1"/>
                            </w:rPr>
                            <w:t>www.arcadis.com</w:t>
                          </w:r>
                          <w:r w:rsidRPr="00614EE2">
                            <w:rPr>
                              <w:color w:val="E4610F" w:themeColor="accent1"/>
                            </w:rPr>
                            <w:fldChar w:fldCharType="end"/>
                          </w:r>
                        </w:p>
                        <w:p w14:paraId="43014062" w14:textId="77777777" w:rsidR="0086135D" w:rsidRDefault="0086135D" w:rsidP="00940F60">
                          <w:pPr>
                            <w:pStyle w:val="NormalNoSpace"/>
                            <w:rPr>
                              <w:color w:val="E4610F" w:themeColor="accent1"/>
                            </w:rPr>
                          </w:pPr>
                        </w:p>
                        <w:bookmarkStart w:id="1" w:name="_Hlk63244688"/>
                        <w:p w14:paraId="24F1FE68" w14:textId="744BA691" w:rsidR="0086135D" w:rsidRPr="00947E2C" w:rsidRDefault="0086135D" w:rsidP="00947E2C">
                          <w:pPr>
                            <w:spacing w:after="0" w:line="240" w:lineRule="auto"/>
                            <w:rPr>
                              <w:rFonts w:cs="Arial"/>
                              <w:sz w:val="14"/>
                            </w:rPr>
                          </w:pPr>
                          <w:r w:rsidRPr="00947E2C">
                            <w:rPr>
                              <w:rFonts w:cs="Arial"/>
                              <w:sz w:val="14"/>
                            </w:rPr>
                            <w:fldChar w:fldCharType="begin"/>
                          </w:r>
                          <w:r w:rsidRPr="00947E2C">
                            <w:rPr>
                              <w:rFonts w:cs="Arial"/>
                              <w:sz w:val="14"/>
                            </w:rPr>
                            <w:instrText xml:space="preserve"> DOCVARIABLE  EXTRA  \* MERGEFORMAT </w:instrText>
                          </w:r>
                          <w:r w:rsidRPr="00947E2C">
                            <w:rPr>
                              <w:rFonts w:cs="Arial"/>
                              <w:sz w:val="14"/>
                            </w:rPr>
                            <w:fldChar w:fldCharType="separate"/>
                          </w:r>
                          <w:r w:rsidR="00C6559F">
                            <w:rPr>
                              <w:rFonts w:cs="Arial"/>
                              <w:sz w:val="14"/>
                            </w:rPr>
                            <w:t xml:space="preserve"> </w:t>
                          </w:r>
                          <w:r w:rsidRPr="00947E2C">
                            <w:rPr>
                              <w:rFonts w:cs="Arial"/>
                              <w:sz w:val="14"/>
                            </w:rPr>
                            <w:fldChar w:fldCharType="end"/>
                          </w:r>
                        </w:p>
                        <w:bookmarkEnd w:id="1"/>
                        <w:p w14:paraId="72B98FEE" w14:textId="77777777" w:rsidR="0086135D" w:rsidRPr="00614EE2" w:rsidRDefault="0086135D" w:rsidP="00940F60">
                          <w:pPr>
                            <w:pStyle w:val="NormalNoSpace"/>
                            <w:rPr>
                              <w:color w:val="E4610F" w:themeColor="accen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96EC5E" id="_x0000_t202" coordsize="21600,21600" o:spt="202" path="m,l,21600r21600,l21600,xe">
              <v:stroke joinstyle="miter"/>
              <v:path gradientshapeok="t" o:connecttype="rect"/>
            </v:shapetype>
            <v:shape id="Text Box 21" o:spid="_x0000_s1027" type="#_x0000_t202" style="position:absolute;margin-left:364.5pt;margin-top:66.45pt;width:131.1pt;height:18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" fillcolor="white [3201]" stroked="f" strokeweight=".5pt">
              <v:textbox>
                <w:txbxContent>
                  <w:p w14:paraId="09C7D459" w14:textId="2A8A9C64" w:rsidR="009A7607" w:rsidRDefault="00755798" w:rsidP="00F17318">
                    <w:pPr>
                      <w:pStyle w:val="NormalNoSpace"/>
                    </w:pPr>
                    <w:r>
                      <w:fldChar w:fldCharType="begin"/>
                    </w:r>
                    <w:r>
                      <w:instrText xml:space="preserve"> DOCVARIABLE  ENTITY  \* MERGEFORMAT </w:instrText>
                    </w:r>
                    <w:r>
                      <w:fldChar w:fldCharType="separate"/>
                    </w:r>
                    <w:r w:rsidR="00C6559F">
                      <w:t>Arcadis U.S., Inc.</w:t>
                    </w:r>
                    <w:r>
                      <w:fldChar w:fldCharType="end"/>
                    </w:r>
                  </w:p>
                  <w:p w14:paraId="31C44D88" w14:textId="77777777" w:rsidR="00C6559F" w:rsidRDefault="003B587C" w:rsidP="003B587C">
                    <w:pPr>
                      <w:pStyle w:val="NormalNoSpace"/>
                    </w:pPr>
                    <w:r>
                      <w:fldChar w:fldCharType="begin"/>
                    </w:r>
                    <w:r>
                      <w:instrText xml:space="preserve"> DOCVARIABLE  ADDRESS  \* MERGEFORMAT </w:instrText>
                    </w:r>
                    <w:r>
                      <w:fldChar w:fldCharType="separate"/>
                    </w:r>
                    <w:r w:rsidR="00C6559F">
                      <w:t>222 South Main Street</w:t>
                    </w:r>
                  </w:p>
                  <w:p w14:paraId="30556769" w14:textId="583782CF" w:rsidR="003B587C" w:rsidRDefault="00C6559F" w:rsidP="003B587C">
                    <w:pPr>
                      <w:pStyle w:val="NormalNoSpace"/>
                    </w:pPr>
                    <w:r>
                      <w:t>Suite 200</w:t>
                    </w:r>
                    <w:r w:rsidR="003B587C">
                      <w:fldChar w:fldCharType="end"/>
                    </w:r>
                  </w:p>
                  <w:p w14:paraId="576CEF4D" w14:textId="38EC8EB6" w:rsidR="003B587C" w:rsidRDefault="00755798" w:rsidP="003B587C">
                    <w:pPr>
                      <w:pStyle w:val="NormalNoSpace"/>
                    </w:pPr>
                    <w:r>
                      <w:fldChar w:fldCharType="begin"/>
                    </w:r>
                    <w:r>
                      <w:instrText xml:space="preserve"> DOCVARIABLE  CITY  \* MERGEFORMAT </w:instrText>
                    </w:r>
                    <w:r>
                      <w:fldChar w:fldCharType="separate"/>
                    </w:r>
                    <w:r w:rsidR="00C6559F">
                      <w:t>Akron</w:t>
                    </w:r>
                    <w:r>
                      <w:fldChar w:fldCharType="end"/>
                    </w:r>
                  </w:p>
                  <w:p w14:paraId="092533BE" w14:textId="3EA57E58" w:rsidR="003B587C" w:rsidRDefault="00755798" w:rsidP="003B587C">
                    <w:pPr>
                      <w:pStyle w:val="NormalNoSpace"/>
                    </w:pPr>
                    <w:r>
                      <w:fldChar w:fldCharType="begin"/>
                    </w:r>
                    <w:r>
                      <w:instrText xml:space="preserve"> DOCVARIABLE  STATE  \* MERGEFORMAT </w:instrText>
                    </w:r>
                    <w:r>
                      <w:fldChar w:fldCharType="separate"/>
                    </w:r>
                    <w:r w:rsidR="00C6559F">
                      <w:t>Ohio</w:t>
                    </w:r>
                    <w:r>
                      <w:fldChar w:fldCharType="end"/>
                    </w:r>
                    <w:r w:rsidR="0078277D">
                      <w:t xml:space="preserve"> </w:t>
                    </w:r>
                    <w:r>
                      <w:fldChar w:fldCharType="begin"/>
                    </w:r>
                    <w:r>
                      <w:instrText xml:space="preserve"> DOCVARIABLE  ZIP </w:instrText>
                    </w:r>
                    <w:r>
                      <w:fldChar w:fldCharType="separate"/>
                    </w:r>
                    <w:r w:rsidR="00C6559F">
                      <w:t>44308</w:t>
                    </w:r>
                    <w:r>
                      <w:fldChar w:fldCharType="end"/>
                    </w:r>
                  </w:p>
                  <w:p w14:paraId="733EC089" w14:textId="30FB693A" w:rsidR="003B587C" w:rsidRDefault="003B587C" w:rsidP="003B587C">
                    <w:pPr>
                      <w:pStyle w:val="NormalNoSpace"/>
                    </w:pPr>
                    <w:bookmarkStart w:id="2" w:name="_Hlk55905741"/>
                    <w:r>
                      <w:t xml:space="preserve">Phone: </w:t>
                    </w:r>
                    <w:r w:rsidR="00755798">
                      <w:fldChar w:fldCharType="begin"/>
                    </w:r>
                    <w:r w:rsidR="00755798">
                      <w:instrText xml:space="preserve"> DOCVARIABLE  PHONE  \* MERGEFORMAT </w:instrText>
                    </w:r>
                    <w:r w:rsidR="00755798">
                      <w:fldChar w:fldCharType="separate"/>
                    </w:r>
                    <w:r w:rsidR="00C6559F">
                      <w:t>330 434 1995</w:t>
                    </w:r>
                    <w:r w:rsidR="00755798">
                      <w:fldChar w:fldCharType="end"/>
                    </w:r>
                  </w:p>
                  <w:p w14:paraId="496D30AB" w14:textId="0A447388" w:rsidR="003B587C" w:rsidRDefault="003B587C" w:rsidP="003B587C">
                    <w:pPr>
                      <w:pStyle w:val="NormalNoSpace"/>
                    </w:pPr>
                    <w:r>
                      <w:t xml:space="preserve">Fax: </w:t>
                    </w:r>
                    <w:r>
                      <w:fldChar w:fldCharType="begin"/>
                    </w:r>
                    <w:r>
                      <w:instrText xml:space="preserve"> DOCVARIABLE  </w:instrText>
                    </w:r>
                    <w:r w:rsidR="00940F60">
                      <w:instrText>FAX</w:instrText>
                    </w:r>
                    <w:r>
                      <w:instrText xml:space="preserve">  \* MERGEFORMAT </w:instrText>
                    </w:r>
                    <w:r>
                      <w:fldChar w:fldCharType="separate"/>
                    </w:r>
                    <w:r w:rsidR="00C6559F">
                      <w:t>330 374 1095</w:t>
                    </w:r>
                    <w:r>
                      <w:fldChar w:fldCharType="end"/>
                    </w:r>
                  </w:p>
                  <w:bookmarkEnd w:id="2"/>
                  <w:p w14:paraId="7CF0F559" w14:textId="242C5AC1" w:rsidR="00940F60" w:rsidRDefault="00940F60" w:rsidP="00940F60">
                    <w:pPr>
                      <w:pStyle w:val="NormalNoSpace"/>
                      <w:rPr>
                        <w:color w:val="E4610F" w:themeColor="accent1"/>
                      </w:rPr>
                    </w:pPr>
                    <w:r w:rsidRPr="00614EE2">
                      <w:rPr>
                        <w:color w:val="E4610F" w:themeColor="accent1"/>
                      </w:rPr>
                      <w:fldChar w:fldCharType="begin"/>
                    </w:r>
                    <w:r w:rsidRPr="00614EE2">
                      <w:rPr>
                        <w:color w:val="E4610F" w:themeColor="accent1"/>
                      </w:rPr>
                      <w:instrText xml:space="preserve"> DOCVARIABLE  WEBSITE  \* MERGEFORMAT </w:instrText>
                    </w:r>
                    <w:r w:rsidRPr="00614EE2">
                      <w:rPr>
                        <w:color w:val="E4610F" w:themeColor="accent1"/>
                      </w:rPr>
                      <w:fldChar w:fldCharType="separate"/>
                    </w:r>
                    <w:r w:rsidR="00C6559F">
                      <w:rPr>
                        <w:color w:val="E4610F" w:themeColor="accent1"/>
                      </w:rPr>
                      <w:t>www.arcadis.com</w:t>
                    </w:r>
                    <w:r w:rsidRPr="00614EE2">
                      <w:rPr>
                        <w:color w:val="E4610F" w:themeColor="accent1"/>
                      </w:rPr>
                      <w:fldChar w:fldCharType="end"/>
                    </w:r>
                  </w:p>
                  <w:p w14:paraId="43014062" w14:textId="77777777" w:rsidR="0086135D" w:rsidRDefault="0086135D" w:rsidP="00940F60">
                    <w:pPr>
                      <w:pStyle w:val="NormalNoSpace"/>
                      <w:rPr>
                        <w:color w:val="E4610F" w:themeColor="accent1"/>
                      </w:rPr>
                    </w:pPr>
                  </w:p>
                  <w:bookmarkStart w:id="3" w:name="_Hlk63244688"/>
                  <w:p w14:paraId="24F1FE68" w14:textId="744BA691" w:rsidR="0086135D" w:rsidRPr="00947E2C" w:rsidRDefault="0086135D" w:rsidP="00947E2C">
                    <w:pPr>
                      <w:spacing w:after="0" w:line="240" w:lineRule="auto"/>
                      <w:rPr>
                        <w:rFonts w:cs="Arial"/>
                        <w:sz w:val="14"/>
                      </w:rPr>
                    </w:pPr>
                    <w:r w:rsidRPr="00947E2C">
                      <w:rPr>
                        <w:rFonts w:cs="Arial"/>
                        <w:sz w:val="14"/>
                      </w:rPr>
                      <w:fldChar w:fldCharType="begin"/>
                    </w:r>
                    <w:r w:rsidRPr="00947E2C">
                      <w:rPr>
                        <w:rFonts w:cs="Arial"/>
                        <w:sz w:val="14"/>
                      </w:rPr>
                      <w:instrText xml:space="preserve"> DOCVARIABLE  EXTRA  \* MERGEFORMAT </w:instrText>
                    </w:r>
                    <w:r w:rsidRPr="00947E2C">
                      <w:rPr>
                        <w:rFonts w:cs="Arial"/>
                        <w:sz w:val="14"/>
                      </w:rPr>
                      <w:fldChar w:fldCharType="separate"/>
                    </w:r>
                    <w:r w:rsidR="00C6559F">
                      <w:rPr>
                        <w:rFonts w:cs="Arial"/>
                        <w:sz w:val="14"/>
                      </w:rPr>
                      <w:t xml:space="preserve"> </w:t>
                    </w:r>
                    <w:r w:rsidRPr="00947E2C">
                      <w:rPr>
                        <w:rFonts w:cs="Arial"/>
                        <w:sz w:val="14"/>
                      </w:rPr>
                      <w:fldChar w:fldCharType="end"/>
                    </w:r>
                  </w:p>
                  <w:bookmarkEnd w:id="3"/>
                  <w:p w14:paraId="72B98FEE" w14:textId="77777777" w:rsidR="0086135D" w:rsidRPr="00614EE2" w:rsidRDefault="0086135D" w:rsidP="00940F60">
                    <w:pPr>
                      <w:pStyle w:val="NormalNoSpace"/>
                      <w:rPr>
                        <w:color w:val="E4610F" w:themeColor="accent1"/>
                      </w:rPr>
                    </w:pPr>
                  </w:p>
                </w:txbxContent>
              </v:textbox>
              <w10:wrap type="square"/>
            </v:shape>
          </w:pict>
        </mc:Fallback>
      </mc:AlternateContent>
    </w:r>
    <w:r w:rsidR="005A3ED4">
      <w:rPr>
        <w:noProof/>
      </w:rPr>
      <w:drawing>
        <wp:anchor distT="0" distB="0" distL="114300" distR="114300" simplePos="0" relativeHeight="251657216" behindDoc="0" locked="0" layoutInCell="1" allowOverlap="1" wp14:anchorId="4CA70C4D" wp14:editId="3F8FB493">
          <wp:simplePos x="0" y="0"/>
          <wp:positionH relativeFrom="margin">
            <wp:posOffset>4754880</wp:posOffset>
          </wp:positionH>
          <wp:positionV relativeFrom="page">
            <wp:posOffset>527685</wp:posOffset>
          </wp:positionV>
          <wp:extent cx="1828800" cy="283464"/>
          <wp:effectExtent l="0" t="0" r="0" b="2540"/>
          <wp:wrapNone/>
          <wp:docPr id="1" name="Picture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28800" cy="28346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55B1D"/>
    <w:multiLevelType w:val="hybridMultilevel"/>
    <w:tmpl w:val="5B0E8DF6"/>
    <w:lvl w:ilvl="0" w:tplc="BEB0F8A2">
      <w:start w:val="1"/>
      <w:numFmt w:val="lowerLetter"/>
      <w:pStyle w:val="LetterListBlack"/>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368B2"/>
    <w:multiLevelType w:val="hybridMultilevel"/>
    <w:tmpl w:val="CC6CBFA4"/>
    <w:lvl w:ilvl="0" w:tplc="6628ACAA">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4F52BF0"/>
    <w:multiLevelType w:val="multilevel"/>
    <w:tmpl w:val="6C7E9A90"/>
    <w:lvl w:ilvl="0">
      <w:start w:val="1"/>
      <w:numFmt w:val="bullet"/>
      <w:pStyle w:val="BulletListOrange"/>
      <w:lvlText w:val=""/>
      <w:lvlJc w:val="left"/>
      <w:pPr>
        <w:ind w:left="360" w:hanging="360"/>
      </w:pPr>
      <w:rPr>
        <w:rFonts w:ascii="Symbol" w:hAnsi="Symbol" w:hint="default"/>
        <w:color w:val="E4610F" w:themeColor="accent1"/>
      </w:rPr>
    </w:lvl>
    <w:lvl w:ilvl="1">
      <w:start w:val="1"/>
      <w:numFmt w:val="bullet"/>
      <w:lvlText w:val="­"/>
      <w:lvlJc w:val="left"/>
      <w:pPr>
        <w:ind w:left="794" w:hanging="397"/>
      </w:pPr>
      <w:rPr>
        <w:rFonts w:ascii="Courier New" w:hAnsi="Courier New" w:hint="default"/>
      </w:rPr>
    </w:lvl>
    <w:lvl w:ilvl="2">
      <w:start w:val="1"/>
      <w:numFmt w:val="bullet"/>
      <w:lvlText w:val=""/>
      <w:lvlJc w:val="left"/>
      <w:pPr>
        <w:ind w:left="1191" w:hanging="397"/>
      </w:pPr>
      <w:rPr>
        <w:rFonts w:ascii="Symbol" w:hAnsi="Symbol" w:hint="default"/>
        <w:color w:val="E4610F" w:themeColor="accent1"/>
      </w:rPr>
    </w:lvl>
    <w:lvl w:ilvl="3">
      <w:start w:val="1"/>
      <w:numFmt w:val="bullet"/>
      <w:lvlText w:val="­"/>
      <w:lvlJc w:val="left"/>
      <w:pPr>
        <w:ind w:left="1588" w:hanging="397"/>
      </w:pPr>
      <w:rPr>
        <w:rFonts w:ascii="Courier New" w:hAnsi="Courier New" w:hint="default"/>
      </w:rPr>
    </w:lvl>
    <w:lvl w:ilvl="4">
      <w:start w:val="1"/>
      <w:numFmt w:val="bullet"/>
      <w:lvlText w:val=""/>
      <w:lvlJc w:val="left"/>
      <w:pPr>
        <w:ind w:left="1985" w:hanging="397"/>
      </w:pPr>
      <w:rPr>
        <w:rFonts w:ascii="Symbol" w:hAnsi="Symbol" w:hint="default"/>
        <w:color w:val="E4610F" w:themeColor="accent1"/>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99C6249"/>
    <w:multiLevelType w:val="hybridMultilevel"/>
    <w:tmpl w:val="4F50342C"/>
    <w:lvl w:ilvl="0" w:tplc="04A44C72">
      <w:start w:val="1"/>
      <w:numFmt w:val="lowerLetter"/>
      <w:pStyle w:val="LetterListOrange"/>
      <w:lvlText w:val="%1."/>
      <w:lvlJc w:val="left"/>
      <w:pPr>
        <w:ind w:left="720" w:hanging="360"/>
      </w:pPr>
      <w:rPr>
        <w:rFonts w:hint="default"/>
        <w:color w:val="E4610F"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BD7CAD"/>
    <w:multiLevelType w:val="multilevel"/>
    <w:tmpl w:val="271E02DE"/>
    <w:lvl w:ilvl="0">
      <w:start w:val="1"/>
      <w:numFmt w:val="bullet"/>
      <w:lvlText w:val=""/>
      <w:lvlJc w:val="left"/>
      <w:pPr>
        <w:ind w:left="397" w:hanging="397"/>
      </w:pPr>
      <w:rPr>
        <w:rFonts w:ascii="Symbol" w:hAnsi="Symbol" w:hint="default"/>
        <w:color w:val="0C0808" w:themeColor="text1"/>
      </w:rPr>
    </w:lvl>
    <w:lvl w:ilvl="1">
      <w:start w:val="1"/>
      <w:numFmt w:val="bullet"/>
      <w:lvlText w:val="­"/>
      <w:lvlJc w:val="left"/>
      <w:pPr>
        <w:tabs>
          <w:tab w:val="num" w:pos="714"/>
        </w:tabs>
        <w:ind w:left="794" w:hanging="397"/>
      </w:pPr>
      <w:rPr>
        <w:rFonts w:ascii="Courier New" w:hAnsi="Courier New" w:hint="default"/>
      </w:rPr>
    </w:lvl>
    <w:lvl w:ilvl="2">
      <w:start w:val="1"/>
      <w:numFmt w:val="bullet"/>
      <w:lvlText w:val=""/>
      <w:lvlJc w:val="left"/>
      <w:pPr>
        <w:tabs>
          <w:tab w:val="num" w:pos="1797"/>
        </w:tabs>
        <w:ind w:left="1191" w:hanging="397"/>
      </w:pPr>
      <w:rPr>
        <w:rFonts w:ascii="Symbol" w:hAnsi="Symbol" w:hint="default"/>
        <w:color w:val="0C0808" w:themeColor="text1"/>
      </w:rPr>
    </w:lvl>
    <w:lvl w:ilvl="3">
      <w:start w:val="1"/>
      <w:numFmt w:val="bullet"/>
      <w:lvlText w:val="­"/>
      <w:lvlJc w:val="left"/>
      <w:pPr>
        <w:ind w:left="1588" w:hanging="397"/>
      </w:pPr>
      <w:rPr>
        <w:rFonts w:ascii="Courier New" w:hAnsi="Courier New" w:hint="default"/>
        <w:color w:val="0C0808" w:themeColor="text1"/>
      </w:rPr>
    </w:lvl>
    <w:lvl w:ilvl="4">
      <w:start w:val="1"/>
      <w:numFmt w:val="bullet"/>
      <w:lvlText w:val=""/>
      <w:lvlJc w:val="left"/>
      <w:pPr>
        <w:ind w:left="1985" w:hanging="397"/>
      </w:pPr>
      <w:rPr>
        <w:rFonts w:ascii="Symbol" w:hAnsi="Symbol" w:hint="default"/>
        <w:color w:val="0C0808" w:themeColor="text1"/>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1" w:hanging="361"/>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DF3C77"/>
    <w:multiLevelType w:val="multilevel"/>
    <w:tmpl w:val="8330395A"/>
    <w:lvl w:ilvl="0">
      <w:start w:val="1"/>
      <w:numFmt w:val="decimal"/>
      <w:pStyle w:val="NumberListBlack"/>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righ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68CE7924"/>
    <w:multiLevelType w:val="hybridMultilevel"/>
    <w:tmpl w:val="C630982E"/>
    <w:lvl w:ilvl="0" w:tplc="8EE45874">
      <w:start w:val="1"/>
      <w:numFmt w:val="lowerLetter"/>
      <w:lvlText w:val="%1."/>
      <w:lvlJc w:val="left"/>
      <w:pPr>
        <w:ind w:left="720" w:hanging="360"/>
      </w:pPr>
      <w:rPr>
        <w:rFonts w:hint="default"/>
        <w:color w:val="E4610F"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F04054B"/>
    <w:multiLevelType w:val="hybridMultilevel"/>
    <w:tmpl w:val="943AEB2E"/>
    <w:lvl w:ilvl="0" w:tplc="CD2476A8">
      <w:start w:val="1"/>
      <w:numFmt w:val="bullet"/>
      <w:pStyle w:val="BulletListBlack"/>
      <w:lvlText w:val=""/>
      <w:lvlJc w:val="left"/>
      <w:pPr>
        <w:ind w:left="720" w:hanging="360"/>
      </w:pPr>
      <w:rPr>
        <w:rFonts w:ascii="Symbol" w:hAnsi="Symbol" w:hint="default"/>
        <w:color w:val="0C0808"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6"/>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DRESS" w:val="222 South Main Street_x000d_Suite 200"/>
    <w:docVar w:name="CITY" w:val="Akron"/>
    <w:docVar w:name="ENTITY" w:val="Arcadis U.S., Inc."/>
    <w:docVar w:name="EXTRA" w:val=" "/>
    <w:docVar w:name="FAX" w:val="330 374 1095"/>
    <w:docVar w:name="PHONE" w:val="330 434 1995"/>
    <w:docVar w:name="STATE" w:val="Ohio"/>
    <w:docVar w:name="WEBSITE" w:val="www.arcadis.com"/>
    <w:docVar w:name="ZIP" w:val="44308"/>
  </w:docVars>
  <w:rsids>
    <w:rsidRoot w:val="00C6559F"/>
    <w:rsid w:val="00011190"/>
    <w:rsid w:val="000413E5"/>
    <w:rsid w:val="00043A49"/>
    <w:rsid w:val="00046F1E"/>
    <w:rsid w:val="000710E9"/>
    <w:rsid w:val="000818D0"/>
    <w:rsid w:val="000A3CCC"/>
    <w:rsid w:val="000A79D6"/>
    <w:rsid w:val="000B353B"/>
    <w:rsid w:val="0010121D"/>
    <w:rsid w:val="00137214"/>
    <w:rsid w:val="001539FE"/>
    <w:rsid w:val="00193CDE"/>
    <w:rsid w:val="00237429"/>
    <w:rsid w:val="00257AB4"/>
    <w:rsid w:val="0026120D"/>
    <w:rsid w:val="002900B2"/>
    <w:rsid w:val="002B4069"/>
    <w:rsid w:val="002C1303"/>
    <w:rsid w:val="002C336D"/>
    <w:rsid w:val="002E6C73"/>
    <w:rsid w:val="00331BA6"/>
    <w:rsid w:val="00345C8F"/>
    <w:rsid w:val="00371090"/>
    <w:rsid w:val="003973D1"/>
    <w:rsid w:val="003A368B"/>
    <w:rsid w:val="003B36AE"/>
    <w:rsid w:val="003B587C"/>
    <w:rsid w:val="003B605F"/>
    <w:rsid w:val="003F4CD2"/>
    <w:rsid w:val="00422F06"/>
    <w:rsid w:val="004331C7"/>
    <w:rsid w:val="004443CC"/>
    <w:rsid w:val="004D1C37"/>
    <w:rsid w:val="004E23CC"/>
    <w:rsid w:val="004F5DB8"/>
    <w:rsid w:val="00524888"/>
    <w:rsid w:val="00575E5F"/>
    <w:rsid w:val="005A3C2C"/>
    <w:rsid w:val="005A3ED4"/>
    <w:rsid w:val="005C4522"/>
    <w:rsid w:val="005C5881"/>
    <w:rsid w:val="00614EE2"/>
    <w:rsid w:val="0061763C"/>
    <w:rsid w:val="00636FA7"/>
    <w:rsid w:val="00673DE7"/>
    <w:rsid w:val="006865BD"/>
    <w:rsid w:val="006C5B6B"/>
    <w:rsid w:val="006E3CEE"/>
    <w:rsid w:val="006F15FE"/>
    <w:rsid w:val="006F7218"/>
    <w:rsid w:val="00701F4F"/>
    <w:rsid w:val="00717E90"/>
    <w:rsid w:val="00755798"/>
    <w:rsid w:val="007777BD"/>
    <w:rsid w:val="0078277D"/>
    <w:rsid w:val="007A157D"/>
    <w:rsid w:val="0085482E"/>
    <w:rsid w:val="0086135D"/>
    <w:rsid w:val="00887A7B"/>
    <w:rsid w:val="008A1D63"/>
    <w:rsid w:val="008A21BE"/>
    <w:rsid w:val="008A7D5C"/>
    <w:rsid w:val="008C36B0"/>
    <w:rsid w:val="008F7E16"/>
    <w:rsid w:val="0090786D"/>
    <w:rsid w:val="00940F60"/>
    <w:rsid w:val="00947E2C"/>
    <w:rsid w:val="009673C6"/>
    <w:rsid w:val="0098298B"/>
    <w:rsid w:val="009C6686"/>
    <w:rsid w:val="00A418A2"/>
    <w:rsid w:val="00A5711C"/>
    <w:rsid w:val="00AA5EBD"/>
    <w:rsid w:val="00AD6A55"/>
    <w:rsid w:val="00AF4D71"/>
    <w:rsid w:val="00B32B66"/>
    <w:rsid w:val="00BD3E53"/>
    <w:rsid w:val="00BF3094"/>
    <w:rsid w:val="00C60EA2"/>
    <w:rsid w:val="00C6559F"/>
    <w:rsid w:val="00C842C2"/>
    <w:rsid w:val="00D14ED6"/>
    <w:rsid w:val="00D954F4"/>
    <w:rsid w:val="00DB15E9"/>
    <w:rsid w:val="00DD3688"/>
    <w:rsid w:val="00DF0756"/>
    <w:rsid w:val="00E27208"/>
    <w:rsid w:val="00E347CC"/>
    <w:rsid w:val="00E96B9A"/>
    <w:rsid w:val="00EB2EEA"/>
    <w:rsid w:val="00EE59EA"/>
    <w:rsid w:val="00F934B7"/>
    <w:rsid w:val="00FB07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123B"/>
  <w15:chartTrackingRefBased/>
  <w15:docId w15:val="{64B0C493-EDB7-4DC1-9B90-ECE4EABB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11C"/>
    <w:pPr>
      <w:spacing w:after="120" w:line="288" w:lineRule="auto"/>
    </w:pPr>
    <w:rPr>
      <w:rFonts w:ascii="Arial" w:hAnsi="Arial"/>
      <w:sz w:val="20"/>
    </w:rPr>
  </w:style>
  <w:style w:type="paragraph" w:styleId="Heading1">
    <w:name w:val="heading 1"/>
    <w:basedOn w:val="Normal"/>
    <w:next w:val="Normal"/>
    <w:link w:val="Heading1Char"/>
    <w:uiPriority w:val="9"/>
    <w:qFormat/>
    <w:rsid w:val="00A5711C"/>
    <w:pPr>
      <w:keepNext/>
      <w:keepLines/>
      <w:spacing w:before="280"/>
      <w:outlineLvl w:val="0"/>
    </w:pPr>
    <w:rPr>
      <w:rFonts w:eastAsiaTheme="majorEastAsia" w:cstheme="majorBidi"/>
      <w:b/>
      <w:color w:val="E4610F" w:themeColor="accent1"/>
      <w:sz w:val="38"/>
      <w:szCs w:val="32"/>
    </w:rPr>
  </w:style>
  <w:style w:type="paragraph" w:styleId="Heading2">
    <w:name w:val="heading 2"/>
    <w:basedOn w:val="Normal"/>
    <w:next w:val="Normal"/>
    <w:link w:val="Heading2Char"/>
    <w:uiPriority w:val="9"/>
    <w:qFormat/>
    <w:rsid w:val="00A5711C"/>
    <w:pPr>
      <w:keepNext/>
      <w:keepLines/>
      <w:spacing w:before="280"/>
      <w:outlineLvl w:val="1"/>
    </w:pPr>
    <w:rPr>
      <w:rFonts w:eastAsiaTheme="majorEastAsia" w:cstheme="majorBidi"/>
      <w:b/>
      <w:color w:val="0C0808" w:themeColor="text1"/>
      <w:sz w:val="32"/>
      <w:szCs w:val="26"/>
    </w:rPr>
  </w:style>
  <w:style w:type="paragraph" w:styleId="Heading3">
    <w:name w:val="heading 3"/>
    <w:basedOn w:val="Normal"/>
    <w:next w:val="Normal"/>
    <w:link w:val="Heading3Char"/>
    <w:uiPriority w:val="9"/>
    <w:qFormat/>
    <w:rsid w:val="00A5711C"/>
    <w:pPr>
      <w:keepNext/>
      <w:keepLines/>
      <w:spacing w:before="280"/>
      <w:outlineLvl w:val="2"/>
    </w:pPr>
    <w:rPr>
      <w:rFonts w:eastAsiaTheme="majorEastAsia" w:cstheme="majorBidi"/>
      <w:b/>
      <w:color w:val="E4610F" w:themeColor="accent1"/>
      <w:sz w:val="28"/>
      <w:szCs w:val="24"/>
    </w:rPr>
  </w:style>
  <w:style w:type="paragraph" w:styleId="Heading4">
    <w:name w:val="heading 4"/>
    <w:basedOn w:val="Normal"/>
    <w:next w:val="Normal"/>
    <w:link w:val="Heading4Char"/>
    <w:uiPriority w:val="9"/>
    <w:qFormat/>
    <w:rsid w:val="00A5711C"/>
    <w:pPr>
      <w:keepNext/>
      <w:keepLines/>
      <w:spacing w:before="280"/>
      <w:outlineLvl w:val="3"/>
    </w:pPr>
    <w:rPr>
      <w:rFonts w:eastAsiaTheme="majorEastAsia" w:cstheme="majorBidi"/>
      <w:b/>
      <w:iCs/>
      <w:color w:val="0C0808" w:themeColor="text1"/>
      <w:sz w:val="24"/>
    </w:rPr>
  </w:style>
  <w:style w:type="paragraph" w:styleId="Heading5">
    <w:name w:val="heading 5"/>
    <w:basedOn w:val="Normal"/>
    <w:next w:val="Normal"/>
    <w:link w:val="Heading5Char"/>
    <w:uiPriority w:val="9"/>
    <w:qFormat/>
    <w:rsid w:val="00A5711C"/>
    <w:pPr>
      <w:keepNext/>
      <w:keepLines/>
      <w:spacing w:before="280"/>
      <w:outlineLvl w:val="4"/>
    </w:pPr>
    <w:rPr>
      <w:rFonts w:eastAsiaTheme="majorEastAsia" w:cstheme="majorBidi"/>
      <w:color w:val="0C0808"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ArcadisTableStyle1">
    <w:name w:val="Arcadis Table Style 1"/>
    <w:basedOn w:val="TableNormal"/>
    <w:uiPriority w:val="99"/>
    <w:rsid w:val="006C5B6B"/>
    <w:pPr>
      <w:spacing w:after="0" w:line="240" w:lineRule="auto"/>
    </w:pPr>
    <w:rPr>
      <w:rFonts w:ascii="Arial" w:hAnsi="Arial"/>
      <w:sz w:val="20"/>
    </w:rPr>
    <w:tblPr>
      <w:tblStyleRowBandSize w:val="1"/>
      <w:tblBorders>
        <w:bottom w:val="single" w:sz="4" w:space="0" w:color="0C0808" w:themeColor="text1"/>
      </w:tblBorders>
    </w:tblPr>
    <w:tblStylePr w:type="firstRow">
      <w:rPr>
        <w:rFonts w:ascii="Arial" w:hAnsi="Arial"/>
        <w:b/>
        <w:color w:val="E4610F" w:themeColor="accent1"/>
        <w:sz w:val="20"/>
      </w:rPr>
      <w:tblPr/>
      <w:tcPr>
        <w:tcBorders>
          <w:top w:val="nil"/>
          <w:left w:val="nil"/>
          <w:bottom w:val="single" w:sz="4" w:space="0" w:color="E4610F" w:themeColor="accent1"/>
          <w:right w:val="nil"/>
          <w:insideH w:val="nil"/>
          <w:insideV w:val="nil"/>
        </w:tcBorders>
      </w:tcPr>
    </w:tblStylePr>
    <w:tblStylePr w:type="lastRow">
      <w:rPr>
        <w:rFonts w:ascii="Arial" w:hAnsi="Arial"/>
        <w:sz w:val="20"/>
      </w:rPr>
      <w:tblPr/>
      <w:tcPr>
        <w:tcBorders>
          <w:top w:val="nil"/>
          <w:left w:val="nil"/>
          <w:bottom w:val="single" w:sz="4" w:space="0" w:color="E4610F" w:themeColor="accent1"/>
          <w:right w:val="nil"/>
          <w:insideH w:val="nil"/>
          <w:insideV w:val="nil"/>
          <w:tl2br w:val="nil"/>
          <w:tr2bl w:val="nil"/>
        </w:tcBorders>
      </w:tcPr>
    </w:tblStylePr>
    <w:tblStylePr w:type="band1Horz">
      <w:tblPr/>
      <w:tcPr>
        <w:tcBorders>
          <w:top w:val="nil"/>
          <w:left w:val="nil"/>
          <w:bottom w:val="single" w:sz="4" w:space="0" w:color="0C0808" w:themeColor="text1"/>
          <w:right w:val="nil"/>
          <w:insideH w:val="nil"/>
          <w:insideV w:val="nil"/>
          <w:tl2br w:val="nil"/>
          <w:tr2bl w:val="nil"/>
        </w:tcBorders>
      </w:tcPr>
    </w:tblStylePr>
    <w:tblStylePr w:type="band2Horz">
      <w:rPr>
        <w:rFonts w:ascii="Arial" w:hAnsi="Arial"/>
        <w:color w:val="0C0808" w:themeColor="text1"/>
        <w:sz w:val="20"/>
      </w:rPr>
      <w:tblPr/>
      <w:tcPr>
        <w:tcBorders>
          <w:top w:val="nil"/>
          <w:left w:val="nil"/>
          <w:bottom w:val="single" w:sz="4" w:space="0" w:color="0C0808" w:themeColor="text1"/>
          <w:right w:val="nil"/>
          <w:insideH w:val="nil"/>
          <w:insideV w:val="nil"/>
        </w:tcBorders>
      </w:tcPr>
    </w:tblStylePr>
  </w:style>
  <w:style w:type="table" w:customStyle="1" w:styleId="ArcadisTableStyle2">
    <w:name w:val="Arcadis Table Style 2"/>
    <w:basedOn w:val="TableNormal"/>
    <w:uiPriority w:val="99"/>
    <w:rsid w:val="006C5B6B"/>
    <w:pPr>
      <w:spacing w:after="0" w:line="240" w:lineRule="auto"/>
    </w:pPr>
    <w:rPr>
      <w:rFonts w:ascii="Arial" w:hAnsi="Arial"/>
      <w:sz w:val="20"/>
    </w:rPr>
    <w:tblPr>
      <w:tblStyleRowBandSize w:val="1"/>
    </w:tblPr>
    <w:tblStylePr w:type="firstRow">
      <w:rPr>
        <w:rFonts w:ascii="Arial" w:hAnsi="Arial"/>
        <w:b/>
        <w:color w:val="E4610F" w:themeColor="accent1"/>
        <w:sz w:val="20"/>
      </w:rPr>
      <w:tblPr/>
      <w:tcPr>
        <w:tcBorders>
          <w:bottom w:val="single" w:sz="4" w:space="0" w:color="E4610F" w:themeColor="accent1"/>
        </w:tcBorders>
      </w:tcPr>
    </w:tblStylePr>
    <w:tblStylePr w:type="band2Horz">
      <w:tblPr/>
      <w:tcPr>
        <w:shd w:val="clear" w:color="auto" w:fill="B3B3B3" w:themeFill="background2"/>
      </w:tcPr>
    </w:tblStylePr>
  </w:style>
  <w:style w:type="table" w:customStyle="1" w:styleId="ArcadisTableStyle3">
    <w:name w:val="Arcadis Table Style 3"/>
    <w:basedOn w:val="TableNormal"/>
    <w:uiPriority w:val="99"/>
    <w:rsid w:val="006C5B6B"/>
    <w:pPr>
      <w:spacing w:after="0" w:line="240" w:lineRule="auto"/>
    </w:pPr>
    <w:rPr>
      <w:rFonts w:ascii="Arial" w:hAnsi="Arial"/>
      <w:sz w:val="20"/>
    </w:rPr>
    <w:tblPr>
      <w:tblBorders>
        <w:top w:val="single" w:sz="4" w:space="0" w:color="B3B3B3" w:themeColor="background2"/>
        <w:left w:val="single" w:sz="4" w:space="0" w:color="B3B3B3" w:themeColor="background2"/>
        <w:bottom w:val="single" w:sz="4" w:space="0" w:color="B3B3B3" w:themeColor="background2"/>
        <w:right w:val="single" w:sz="4" w:space="0" w:color="B3B3B3" w:themeColor="background2"/>
        <w:insideH w:val="single" w:sz="4" w:space="0" w:color="B3B3B3" w:themeColor="background2"/>
        <w:insideV w:val="single" w:sz="4" w:space="0" w:color="B3B3B3" w:themeColor="background2"/>
      </w:tblBorders>
    </w:tblPr>
    <w:tcPr>
      <w:vAlign w:val="center"/>
    </w:tcPr>
    <w:tblStylePr w:type="firstRow">
      <w:rPr>
        <w:rFonts w:ascii="Arial" w:hAnsi="Arial"/>
        <w:b/>
        <w:color w:val="FFFFFF" w:themeColor="background1"/>
        <w:sz w:val="20"/>
      </w:rPr>
      <w:tblPr/>
      <w:tcPr>
        <w:shd w:val="clear" w:color="auto" w:fill="E4610F" w:themeFill="accent1"/>
      </w:tcPr>
    </w:tblStylePr>
  </w:style>
  <w:style w:type="paragraph" w:styleId="Header">
    <w:name w:val="header"/>
    <w:basedOn w:val="NormalNoSpace"/>
    <w:link w:val="HeaderChar"/>
    <w:uiPriority w:val="99"/>
    <w:unhideWhenUsed/>
    <w:rsid w:val="000710E9"/>
  </w:style>
  <w:style w:type="character" w:customStyle="1" w:styleId="HeaderChar">
    <w:name w:val="Header Char"/>
    <w:basedOn w:val="DefaultParagraphFont"/>
    <w:link w:val="Header"/>
    <w:uiPriority w:val="99"/>
    <w:rsid w:val="000710E9"/>
    <w:rPr>
      <w:rFonts w:ascii="Arial" w:eastAsia="Times New Roman" w:hAnsi="Arial" w:cs="Arial"/>
      <w:sz w:val="20"/>
      <w:szCs w:val="20"/>
    </w:rPr>
  </w:style>
  <w:style w:type="paragraph" w:styleId="Footer">
    <w:name w:val="footer"/>
    <w:basedOn w:val="Normal"/>
    <w:link w:val="FooterChar"/>
    <w:uiPriority w:val="99"/>
    <w:unhideWhenUsed/>
    <w:rsid w:val="000710E9"/>
    <w:pPr>
      <w:tabs>
        <w:tab w:val="center" w:pos="4513"/>
        <w:tab w:val="right" w:pos="9026"/>
      </w:tabs>
      <w:spacing w:after="0"/>
    </w:pPr>
    <w:rPr>
      <w:sz w:val="10"/>
      <w:szCs w:val="10"/>
    </w:rPr>
  </w:style>
  <w:style w:type="character" w:customStyle="1" w:styleId="FooterChar">
    <w:name w:val="Footer Char"/>
    <w:basedOn w:val="DefaultParagraphFont"/>
    <w:link w:val="Footer"/>
    <w:uiPriority w:val="99"/>
    <w:rsid w:val="000710E9"/>
    <w:rPr>
      <w:rFonts w:ascii="Arial" w:hAnsi="Arial"/>
      <w:sz w:val="10"/>
      <w:szCs w:val="10"/>
    </w:rPr>
  </w:style>
  <w:style w:type="paragraph" w:styleId="NoSpacing">
    <w:name w:val="No Spacing"/>
    <w:uiPriority w:val="1"/>
    <w:semiHidden/>
    <w:rsid w:val="00D14ED6"/>
    <w:pPr>
      <w:spacing w:after="0" w:line="240" w:lineRule="auto"/>
    </w:pPr>
    <w:rPr>
      <w:rFonts w:ascii="Arial" w:hAnsi="Arial"/>
      <w:sz w:val="20"/>
      <w:lang w:val="en-GB"/>
    </w:rPr>
  </w:style>
  <w:style w:type="paragraph" w:customStyle="1" w:styleId="BodyHeading">
    <w:name w:val="Body Heading"/>
    <w:basedOn w:val="Normal"/>
    <w:qFormat/>
    <w:rsid w:val="00AD6A55"/>
    <w:rPr>
      <w:b/>
    </w:rPr>
  </w:style>
  <w:style w:type="paragraph" w:customStyle="1" w:styleId="TableHeading">
    <w:name w:val="Table Heading"/>
    <w:basedOn w:val="Normal"/>
    <w:qFormat/>
    <w:rsid w:val="00DD3688"/>
    <w:pPr>
      <w:spacing w:before="60" w:after="60"/>
    </w:pPr>
    <w:rPr>
      <w:b/>
      <w:bCs/>
      <w:color w:val="E4610F" w:themeColor="accent1"/>
    </w:rPr>
  </w:style>
  <w:style w:type="paragraph" w:customStyle="1" w:styleId="TableText">
    <w:name w:val="Table Text"/>
    <w:basedOn w:val="Normal"/>
    <w:qFormat/>
    <w:rsid w:val="00DD3688"/>
    <w:pPr>
      <w:spacing w:before="60" w:after="60"/>
    </w:pPr>
  </w:style>
  <w:style w:type="paragraph" w:customStyle="1" w:styleId="TableHeadingWhite">
    <w:name w:val="Table Heading White"/>
    <w:basedOn w:val="TableHeading"/>
    <w:qFormat/>
    <w:rsid w:val="00DD3688"/>
    <w:rPr>
      <w:bCs w:val="0"/>
      <w:color w:val="FFFFFF" w:themeColor="background1"/>
    </w:rPr>
  </w:style>
  <w:style w:type="paragraph" w:customStyle="1" w:styleId="NormalNoSpace">
    <w:name w:val="Normal No Space"/>
    <w:basedOn w:val="Normal"/>
    <w:qFormat/>
    <w:rsid w:val="00AD6A55"/>
    <w:pPr>
      <w:overflowPunct w:val="0"/>
      <w:autoSpaceDE w:val="0"/>
      <w:autoSpaceDN w:val="0"/>
      <w:adjustRightInd w:val="0"/>
      <w:spacing w:after="0"/>
      <w:textAlignment w:val="baseline"/>
    </w:pPr>
    <w:rPr>
      <w:rFonts w:eastAsia="Times New Roman" w:cs="Arial"/>
      <w:szCs w:val="20"/>
    </w:rPr>
  </w:style>
  <w:style w:type="character" w:customStyle="1" w:styleId="Heading1Char">
    <w:name w:val="Heading 1 Char"/>
    <w:basedOn w:val="DefaultParagraphFont"/>
    <w:link w:val="Heading1"/>
    <w:uiPriority w:val="9"/>
    <w:rsid w:val="00A5711C"/>
    <w:rPr>
      <w:rFonts w:ascii="Arial" w:eastAsiaTheme="majorEastAsia" w:hAnsi="Arial" w:cstheme="majorBidi"/>
      <w:b/>
      <w:color w:val="E4610F" w:themeColor="accent1"/>
      <w:sz w:val="38"/>
      <w:szCs w:val="32"/>
    </w:rPr>
  </w:style>
  <w:style w:type="character" w:customStyle="1" w:styleId="Heading2Char">
    <w:name w:val="Heading 2 Char"/>
    <w:basedOn w:val="DefaultParagraphFont"/>
    <w:link w:val="Heading2"/>
    <w:uiPriority w:val="9"/>
    <w:rsid w:val="00A5711C"/>
    <w:rPr>
      <w:rFonts w:ascii="Arial" w:eastAsiaTheme="majorEastAsia" w:hAnsi="Arial" w:cstheme="majorBidi"/>
      <w:b/>
      <w:color w:val="0C0808" w:themeColor="text1"/>
      <w:sz w:val="32"/>
      <w:szCs w:val="26"/>
    </w:rPr>
  </w:style>
  <w:style w:type="character" w:customStyle="1" w:styleId="Heading3Char">
    <w:name w:val="Heading 3 Char"/>
    <w:basedOn w:val="DefaultParagraphFont"/>
    <w:link w:val="Heading3"/>
    <w:uiPriority w:val="9"/>
    <w:rsid w:val="00A5711C"/>
    <w:rPr>
      <w:rFonts w:ascii="Arial" w:eastAsiaTheme="majorEastAsia" w:hAnsi="Arial" w:cstheme="majorBidi"/>
      <w:b/>
      <w:color w:val="E4610F" w:themeColor="accent1"/>
      <w:sz w:val="28"/>
      <w:szCs w:val="24"/>
    </w:rPr>
  </w:style>
  <w:style w:type="character" w:customStyle="1" w:styleId="Heading4Char">
    <w:name w:val="Heading 4 Char"/>
    <w:basedOn w:val="DefaultParagraphFont"/>
    <w:link w:val="Heading4"/>
    <w:uiPriority w:val="9"/>
    <w:rsid w:val="00A5711C"/>
    <w:rPr>
      <w:rFonts w:ascii="Arial" w:eastAsiaTheme="majorEastAsia" w:hAnsi="Arial" w:cstheme="majorBidi"/>
      <w:b/>
      <w:iCs/>
      <w:color w:val="0C0808" w:themeColor="text1"/>
      <w:sz w:val="24"/>
    </w:rPr>
  </w:style>
  <w:style w:type="character" w:customStyle="1" w:styleId="Heading5Char">
    <w:name w:val="Heading 5 Char"/>
    <w:basedOn w:val="DefaultParagraphFont"/>
    <w:link w:val="Heading5"/>
    <w:uiPriority w:val="9"/>
    <w:rsid w:val="00A5711C"/>
    <w:rPr>
      <w:rFonts w:ascii="Arial" w:eastAsiaTheme="majorEastAsia" w:hAnsi="Arial" w:cstheme="majorBidi"/>
      <w:color w:val="0C0808" w:themeColor="text1"/>
      <w:sz w:val="24"/>
    </w:rPr>
  </w:style>
  <w:style w:type="paragraph" w:customStyle="1" w:styleId="BulletListOrange">
    <w:name w:val="Bullet List Orange"/>
    <w:basedOn w:val="Normal"/>
    <w:qFormat/>
    <w:rsid w:val="00E96B9A"/>
    <w:pPr>
      <w:numPr>
        <w:numId w:val="1"/>
      </w:numPr>
      <w:spacing w:after="60"/>
      <w:contextualSpacing/>
    </w:pPr>
  </w:style>
  <w:style w:type="paragraph" w:customStyle="1" w:styleId="BulletListBlack">
    <w:name w:val="Bullet List Black"/>
    <w:qFormat/>
    <w:rsid w:val="00E96B9A"/>
    <w:pPr>
      <w:numPr>
        <w:numId w:val="8"/>
      </w:numPr>
      <w:spacing w:after="60" w:line="288" w:lineRule="auto"/>
      <w:ind w:left="360"/>
      <w:contextualSpacing/>
    </w:pPr>
    <w:rPr>
      <w:rFonts w:ascii="Arial" w:hAnsi="Arial"/>
      <w:sz w:val="20"/>
    </w:rPr>
  </w:style>
  <w:style w:type="paragraph" w:customStyle="1" w:styleId="NumberListBlack">
    <w:name w:val="Number List Black"/>
    <w:basedOn w:val="Normal"/>
    <w:qFormat/>
    <w:rsid w:val="005A3C2C"/>
    <w:pPr>
      <w:numPr>
        <w:numId w:val="3"/>
      </w:numPr>
      <w:spacing w:after="60"/>
      <w:ind w:left="360" w:hanging="360"/>
      <w:contextualSpacing/>
    </w:pPr>
  </w:style>
  <w:style w:type="paragraph" w:customStyle="1" w:styleId="LetterListBlack">
    <w:name w:val="Letter List Black"/>
    <w:basedOn w:val="NumberListBlack"/>
    <w:qFormat/>
    <w:rsid w:val="00E96B9A"/>
    <w:pPr>
      <w:numPr>
        <w:numId w:val="6"/>
      </w:numPr>
      <w:ind w:left="360"/>
    </w:pPr>
  </w:style>
  <w:style w:type="paragraph" w:customStyle="1" w:styleId="LetterListOrange">
    <w:name w:val="Letter List Orange"/>
    <w:basedOn w:val="LetterListBlack"/>
    <w:qFormat/>
    <w:rsid w:val="00717E90"/>
    <w:pPr>
      <w:numPr>
        <w:numId w:val="7"/>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9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icrosoft%20Office%20Templates\TEMPLATES\Correspondence\ANSI%20Letter%20Template.dotm" TargetMode="External"/></Relationships>
</file>

<file path=word/theme/theme1.xml><?xml version="1.0" encoding="utf-8"?>
<a:theme xmlns:a="http://schemas.openxmlformats.org/drawingml/2006/main" name="Office Theme">
  <a:themeElements>
    <a:clrScheme name="Arcadis 2020">
      <a:dk1>
        <a:srgbClr val="0C0808"/>
      </a:dk1>
      <a:lt1>
        <a:srgbClr val="FFFFFF"/>
      </a:lt1>
      <a:dk2>
        <a:srgbClr val="55575A"/>
      </a:dk2>
      <a:lt2>
        <a:srgbClr val="B3B3B3"/>
      </a:lt2>
      <a:accent1>
        <a:srgbClr val="E4610F"/>
      </a:accent1>
      <a:accent2>
        <a:srgbClr val="F2B087"/>
      </a:accent2>
      <a:accent3>
        <a:srgbClr val="9C266E"/>
      </a:accent3>
      <a:accent4>
        <a:srgbClr val="F1B434"/>
      </a:accent4>
      <a:accent5>
        <a:srgbClr val="007377"/>
      </a:accent5>
      <a:accent6>
        <a:srgbClr val="326295"/>
      </a:accent6>
      <a:hlink>
        <a:srgbClr val="E4610F"/>
      </a:hlink>
      <a:folHlink>
        <a:srgbClr val="F2B087"/>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37596393ADB44EA7C87D6F1EB716C4" ma:contentTypeVersion="4" ma:contentTypeDescription="Create a new document." ma:contentTypeScope="" ma:versionID="e83681c57aa338612a16cb63e9e72339">
  <xsd:schema xmlns:xsd="http://www.w3.org/2001/XMLSchema" xmlns:xs="http://www.w3.org/2001/XMLSchema" xmlns:p="http://schemas.microsoft.com/office/2006/metadata/properties" xmlns:ns2="9ee7e65e-55e9-4d03-ac82-cb5b0aabfb6b" xmlns:ns3="48008d9d-ddde-4871-b701-2304106e3fc1" targetNamespace="http://schemas.microsoft.com/office/2006/metadata/properties" ma:root="true" ma:fieldsID="7453e429ce6c32b0ef7cf11867ff5498" ns2:_="" ns3:_="">
    <xsd:import namespace="9ee7e65e-55e9-4d03-ac82-cb5b0aabfb6b"/>
    <xsd:import namespace="48008d9d-ddde-4871-b701-2304106e3f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7e65e-55e9-4d03-ac82-cb5b0aabf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008d9d-ddde-4871-b701-2304106e3fc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47B8B-65A5-4A02-AE9C-2C37D55D54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69E1EE-9A3B-4052-8CD0-41C513ABF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7e65e-55e9-4d03-ac82-cb5b0aabfb6b"/>
    <ds:schemaRef ds:uri="48008d9d-ddde-4871-b701-2304106e3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44D71-D9DA-49F9-9879-AABCF1B4B1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ANSI Letter Template.dotm</Template>
  <TotalTime>11</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afarmer</dc:creator>
  <cp:keywords/>
  <dc:description/>
  <cp:lastModifiedBy>Farmer, Andrew</cp:lastModifiedBy>
  <cp:revision>3</cp:revision>
  <dcterms:created xsi:type="dcterms:W3CDTF">2021-09-07T21:24:00Z</dcterms:created>
  <dcterms:modified xsi:type="dcterms:W3CDTF">2021-10-04T18:22:00Z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0x010100A537596393ADB44EA7C87D6F1EB716C4</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ResetOffice_1" visible="true" label="Project.ThisDocument.ResetOffice" imageMso="RecurrenceEdit" onAction="ResetOffice"/>
        <mso:button idQ="doc:HighlightWords_1" visible="true" label="Project.ThisDocument.HighlightWords" imageMso="DataGraphicIconSet" onAction="HighlightWords"/>
      </mso:documentControls>
    </mso:qat>
  </mso:ribbon>
</mso:customUI>
</file>